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F7B64" w14:textId="15ACDED0" w:rsidR="000A04CA" w:rsidRPr="000A04CA" w:rsidRDefault="007E6F4A" w:rsidP="007D6132">
      <w:pPr>
        <w:pStyle w:val="MappingTitle"/>
      </w:pPr>
      <w:r>
        <w:t>Mapping Word Associate (Office 365 and Office 20</w:t>
      </w:r>
      <w:r w:rsidR="003A2E11">
        <w:t>21</w:t>
      </w:r>
      <w:r>
        <w:t>): Exam MO-100 Objectives to Course Content</w:t>
      </w:r>
    </w:p>
    <w:p w14:paraId="771D92F3" w14:textId="3854510C" w:rsidR="00C13622" w:rsidRDefault="007E6F4A" w:rsidP="00FA21A6">
      <w:pPr>
        <w:pStyle w:val="Intro"/>
      </w:pPr>
      <w:r w:rsidRPr="0014597B">
        <w:t xml:space="preserve">Selected Logical Operations courseware addresses Microsoft Office Specialist Program certification skills for Microsoft® </w:t>
      </w:r>
      <w:r>
        <w:t>Word</w:t>
      </w:r>
      <w:r w:rsidRPr="0014597B">
        <w:t xml:space="preserve"> (Office 365 and Office 20</w:t>
      </w:r>
      <w:r w:rsidR="003A2E11">
        <w:t>21</w:t>
      </w:r>
      <w:r w:rsidRPr="0014597B">
        <w:t>). The following table</w:t>
      </w:r>
      <w:r>
        <w:t>s</w:t>
      </w:r>
      <w:r w:rsidRPr="0014597B">
        <w:t xml:space="preserve"> indicate where </w:t>
      </w:r>
      <w:r>
        <w:t>Word</w:t>
      </w:r>
      <w:r w:rsidRPr="0014597B">
        <w:t xml:space="preserve"> skills that are tested on Exam MO-</w:t>
      </w:r>
      <w:r>
        <w:t>1</w:t>
      </w:r>
      <w:r w:rsidRPr="0014597B">
        <w:t>00 are covered in the Logical Operations courseware.</w:t>
      </w: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2309F37B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449B7C7F" w14:textId="77777777" w:rsidR="007E6F4A" w:rsidRPr="00B32BC9" w:rsidRDefault="007E6F4A" w:rsidP="007E6F4A">
            <w:pPr>
              <w:pStyle w:val="Domain"/>
            </w:pPr>
            <w:r>
              <w:t>1.0</w:t>
            </w:r>
          </w:p>
        </w:tc>
        <w:tc>
          <w:tcPr>
            <w:tcW w:w="8227" w:type="dxa"/>
            <w:shd w:val="clear" w:color="auto" w:fill="009DDC"/>
          </w:tcPr>
          <w:p w14:paraId="1C03F6AC" w14:textId="77777777" w:rsidR="007E6F4A" w:rsidRPr="00B32BC9" w:rsidRDefault="007E6F4A" w:rsidP="007E6F4A">
            <w:pPr>
              <w:pStyle w:val="Domain"/>
            </w:pPr>
            <w:r>
              <w:t>Manage Documents</w:t>
            </w:r>
          </w:p>
        </w:tc>
        <w:tc>
          <w:tcPr>
            <w:tcW w:w="1885" w:type="dxa"/>
            <w:shd w:val="clear" w:color="auto" w:fill="009DDC"/>
          </w:tcPr>
          <w:p w14:paraId="5F1AD27D" w14:textId="77777777" w:rsidR="007E6F4A" w:rsidRPr="00B32BC9" w:rsidRDefault="007E6F4A" w:rsidP="007E6F4A">
            <w:pPr>
              <w:pStyle w:val="CoveredIn"/>
            </w:pPr>
            <w:r w:rsidRPr="00B32BC9">
              <w:t>Covered In</w:t>
            </w:r>
          </w:p>
        </w:tc>
      </w:tr>
      <w:tr w:rsidR="007E6F4A" w14:paraId="39D97794" w14:textId="77777777" w:rsidTr="0018009E">
        <w:tc>
          <w:tcPr>
            <w:tcW w:w="678" w:type="dxa"/>
          </w:tcPr>
          <w:p w14:paraId="4FCE8901" w14:textId="77777777" w:rsidR="007E6F4A" w:rsidRPr="00B32BC9" w:rsidRDefault="007E6F4A" w:rsidP="007E6F4A">
            <w:pPr>
              <w:pStyle w:val="Objective"/>
            </w:pPr>
            <w:r>
              <w:t>1.1</w:t>
            </w:r>
          </w:p>
        </w:tc>
        <w:tc>
          <w:tcPr>
            <w:tcW w:w="8227" w:type="dxa"/>
          </w:tcPr>
          <w:p w14:paraId="416AC49A" w14:textId="77777777" w:rsidR="007E6F4A" w:rsidRPr="00B32BC9" w:rsidRDefault="007E6F4A" w:rsidP="007E6F4A">
            <w:pPr>
              <w:pStyle w:val="Objective"/>
            </w:pPr>
            <w:r>
              <w:t>Navigate within documents</w:t>
            </w:r>
          </w:p>
        </w:tc>
        <w:tc>
          <w:tcPr>
            <w:tcW w:w="1885" w:type="dxa"/>
          </w:tcPr>
          <w:p w14:paraId="38052E99" w14:textId="77777777" w:rsidR="007E6F4A" w:rsidRDefault="007E6F4A" w:rsidP="007E6F4A">
            <w:pPr>
              <w:pStyle w:val="Reference"/>
            </w:pPr>
          </w:p>
        </w:tc>
      </w:tr>
      <w:tr w:rsidR="007E6F4A" w14:paraId="5AD88916" w14:textId="77777777" w:rsidTr="0018009E">
        <w:tc>
          <w:tcPr>
            <w:tcW w:w="678" w:type="dxa"/>
          </w:tcPr>
          <w:p w14:paraId="66CD33FE" w14:textId="77777777" w:rsidR="007E6F4A" w:rsidRDefault="007E6F4A" w:rsidP="007E6F4A">
            <w:r>
              <w:t>1.1.1</w:t>
            </w:r>
          </w:p>
        </w:tc>
        <w:tc>
          <w:tcPr>
            <w:tcW w:w="8227" w:type="dxa"/>
          </w:tcPr>
          <w:p w14:paraId="69507F32" w14:textId="77777777" w:rsidR="007E6F4A" w:rsidRDefault="007E6F4A" w:rsidP="007E6F4A">
            <w:pPr>
              <w:pStyle w:val="Bullet1"/>
            </w:pPr>
            <w:r w:rsidRPr="00FB0749">
              <w:t>Search for text</w:t>
            </w:r>
          </w:p>
        </w:tc>
        <w:tc>
          <w:tcPr>
            <w:tcW w:w="1885" w:type="dxa"/>
          </w:tcPr>
          <w:p w14:paraId="502C9EE5" w14:textId="77777777" w:rsidR="007E6F4A" w:rsidRDefault="00A36686" w:rsidP="007E6F4A">
            <w:pPr>
              <w:pStyle w:val="Reference"/>
            </w:pPr>
            <w:r>
              <w:t>Part 1: 3A</w:t>
            </w:r>
          </w:p>
        </w:tc>
      </w:tr>
      <w:tr w:rsidR="007E6F4A" w14:paraId="13E3C11E" w14:textId="77777777" w:rsidTr="0018009E">
        <w:tc>
          <w:tcPr>
            <w:tcW w:w="678" w:type="dxa"/>
          </w:tcPr>
          <w:p w14:paraId="400FFF49" w14:textId="77777777" w:rsidR="007E6F4A" w:rsidRDefault="007E6F4A" w:rsidP="007E6F4A">
            <w:r>
              <w:t>1.1.2</w:t>
            </w:r>
          </w:p>
        </w:tc>
        <w:tc>
          <w:tcPr>
            <w:tcW w:w="8227" w:type="dxa"/>
          </w:tcPr>
          <w:p w14:paraId="40C17BBF" w14:textId="77777777" w:rsidR="007E6F4A" w:rsidRDefault="007E6F4A" w:rsidP="007E6F4A">
            <w:pPr>
              <w:pStyle w:val="Bullet1"/>
            </w:pPr>
            <w:r>
              <w:t>Link to locations within documents</w:t>
            </w:r>
          </w:p>
        </w:tc>
        <w:tc>
          <w:tcPr>
            <w:tcW w:w="1885" w:type="dxa"/>
          </w:tcPr>
          <w:p w14:paraId="59B51B43" w14:textId="77777777" w:rsidR="007E6F4A" w:rsidRDefault="00DE249E" w:rsidP="007E6F4A">
            <w:pPr>
              <w:pStyle w:val="Reference"/>
            </w:pPr>
            <w:r>
              <w:t>Part 3: 4D</w:t>
            </w:r>
          </w:p>
        </w:tc>
      </w:tr>
      <w:tr w:rsidR="007E6F4A" w14:paraId="104F3B31" w14:textId="77777777" w:rsidTr="0018009E">
        <w:tc>
          <w:tcPr>
            <w:tcW w:w="678" w:type="dxa"/>
          </w:tcPr>
          <w:p w14:paraId="23746555" w14:textId="77777777" w:rsidR="007E6F4A" w:rsidRDefault="007E6F4A" w:rsidP="007E6F4A">
            <w:r>
              <w:t>1.1.3</w:t>
            </w:r>
          </w:p>
        </w:tc>
        <w:tc>
          <w:tcPr>
            <w:tcW w:w="8227" w:type="dxa"/>
          </w:tcPr>
          <w:p w14:paraId="436021A8" w14:textId="77777777" w:rsidR="007E6F4A" w:rsidRDefault="007E6F4A" w:rsidP="007E6F4A">
            <w:pPr>
              <w:pStyle w:val="Bullet1"/>
            </w:pPr>
            <w:r w:rsidRPr="00FB0749">
              <w:t>Move to specific locations and objects in documents</w:t>
            </w:r>
          </w:p>
        </w:tc>
        <w:tc>
          <w:tcPr>
            <w:tcW w:w="1885" w:type="dxa"/>
          </w:tcPr>
          <w:p w14:paraId="59F7F136" w14:textId="77777777" w:rsidR="007E6F4A" w:rsidRDefault="00A36686" w:rsidP="007E6F4A">
            <w:pPr>
              <w:pStyle w:val="Reference"/>
            </w:pPr>
            <w:r>
              <w:t>Part 1: 1A</w:t>
            </w:r>
          </w:p>
          <w:p w14:paraId="17ED93E3" w14:textId="77777777" w:rsidR="00A36686" w:rsidRDefault="00A36686" w:rsidP="007E6F4A">
            <w:pPr>
              <w:pStyle w:val="Reference"/>
            </w:pPr>
            <w:r>
              <w:t>Part 2: 2A</w:t>
            </w:r>
          </w:p>
        </w:tc>
      </w:tr>
      <w:tr w:rsidR="007E6F4A" w14:paraId="77DCB28F" w14:textId="77777777" w:rsidTr="0018009E">
        <w:tc>
          <w:tcPr>
            <w:tcW w:w="678" w:type="dxa"/>
          </w:tcPr>
          <w:p w14:paraId="4A9E8477" w14:textId="77777777" w:rsidR="007E6F4A" w:rsidRDefault="007E6F4A" w:rsidP="007E6F4A">
            <w:r>
              <w:t>1.1.4</w:t>
            </w:r>
          </w:p>
        </w:tc>
        <w:tc>
          <w:tcPr>
            <w:tcW w:w="8227" w:type="dxa"/>
          </w:tcPr>
          <w:p w14:paraId="3E4CB5E0" w14:textId="77777777" w:rsidR="007E6F4A" w:rsidRDefault="007E6F4A" w:rsidP="007E6F4A">
            <w:pPr>
              <w:pStyle w:val="Bullet1"/>
            </w:pPr>
            <w:r w:rsidRPr="00FB0749">
              <w:t>Show and hide formatting symbols and hidden text</w:t>
            </w:r>
          </w:p>
        </w:tc>
        <w:tc>
          <w:tcPr>
            <w:tcW w:w="1885" w:type="dxa"/>
          </w:tcPr>
          <w:p w14:paraId="1FEA3AC1" w14:textId="77777777" w:rsidR="007E6F4A" w:rsidRDefault="002C4C44" w:rsidP="007E6F4A">
            <w:pPr>
              <w:pStyle w:val="Reference"/>
            </w:pPr>
            <w:r>
              <w:t>Part 1: 1C</w:t>
            </w:r>
          </w:p>
        </w:tc>
      </w:tr>
      <w:tr w:rsidR="007E6F4A" w14:paraId="31C665D0" w14:textId="77777777" w:rsidTr="0018009E">
        <w:tc>
          <w:tcPr>
            <w:tcW w:w="678" w:type="dxa"/>
          </w:tcPr>
          <w:p w14:paraId="68BB1DD8" w14:textId="77777777" w:rsidR="007E6F4A" w:rsidRDefault="007E6F4A" w:rsidP="007E6F4A">
            <w:pPr>
              <w:pStyle w:val="Objective"/>
            </w:pPr>
            <w:r>
              <w:t>1.2</w:t>
            </w:r>
          </w:p>
        </w:tc>
        <w:tc>
          <w:tcPr>
            <w:tcW w:w="8227" w:type="dxa"/>
          </w:tcPr>
          <w:p w14:paraId="6D74D815" w14:textId="77777777" w:rsidR="007E6F4A" w:rsidRDefault="007E6F4A" w:rsidP="007E6F4A">
            <w:pPr>
              <w:pStyle w:val="Objective"/>
            </w:pPr>
            <w:r>
              <w:t>Format documents</w:t>
            </w:r>
          </w:p>
        </w:tc>
        <w:tc>
          <w:tcPr>
            <w:tcW w:w="1885" w:type="dxa"/>
          </w:tcPr>
          <w:p w14:paraId="36929E0F" w14:textId="77777777" w:rsidR="007E6F4A" w:rsidRDefault="007E6F4A" w:rsidP="007E6F4A">
            <w:pPr>
              <w:pStyle w:val="Reference"/>
            </w:pPr>
          </w:p>
        </w:tc>
      </w:tr>
      <w:tr w:rsidR="007E6F4A" w14:paraId="513AF6A7" w14:textId="77777777" w:rsidTr="0018009E">
        <w:tc>
          <w:tcPr>
            <w:tcW w:w="678" w:type="dxa"/>
          </w:tcPr>
          <w:p w14:paraId="233CB787" w14:textId="77777777" w:rsidR="007E6F4A" w:rsidRDefault="007E6F4A" w:rsidP="007E6F4A">
            <w:r>
              <w:t>1.2.1</w:t>
            </w:r>
          </w:p>
        </w:tc>
        <w:tc>
          <w:tcPr>
            <w:tcW w:w="8227" w:type="dxa"/>
          </w:tcPr>
          <w:p w14:paraId="6B597D26" w14:textId="77777777" w:rsidR="007E6F4A" w:rsidRDefault="007E6F4A" w:rsidP="007E6F4A">
            <w:pPr>
              <w:pStyle w:val="Bullet1"/>
            </w:pPr>
            <w:r w:rsidRPr="00FB0749">
              <w:t>Set up document pages</w:t>
            </w:r>
          </w:p>
        </w:tc>
        <w:tc>
          <w:tcPr>
            <w:tcW w:w="1885" w:type="dxa"/>
          </w:tcPr>
          <w:p w14:paraId="6323031A" w14:textId="77777777" w:rsidR="007E6F4A" w:rsidRDefault="000369DD" w:rsidP="007E6F4A">
            <w:pPr>
              <w:pStyle w:val="Reference"/>
            </w:pPr>
            <w:r>
              <w:t>Part 1: 7D</w:t>
            </w:r>
          </w:p>
        </w:tc>
      </w:tr>
      <w:tr w:rsidR="007E6F4A" w14:paraId="12A00EB4" w14:textId="77777777" w:rsidTr="0018009E">
        <w:tc>
          <w:tcPr>
            <w:tcW w:w="678" w:type="dxa"/>
          </w:tcPr>
          <w:p w14:paraId="5E154852" w14:textId="77777777" w:rsidR="007E6F4A" w:rsidRDefault="007E6F4A" w:rsidP="007E6F4A">
            <w:r>
              <w:t>1.2.2</w:t>
            </w:r>
          </w:p>
        </w:tc>
        <w:tc>
          <w:tcPr>
            <w:tcW w:w="8227" w:type="dxa"/>
          </w:tcPr>
          <w:p w14:paraId="718461F4" w14:textId="77777777" w:rsidR="007E6F4A" w:rsidRDefault="007E6F4A" w:rsidP="007E6F4A">
            <w:pPr>
              <w:pStyle w:val="Bullet1"/>
            </w:pPr>
            <w:r>
              <w:t>Apply style sets</w:t>
            </w:r>
          </w:p>
        </w:tc>
        <w:tc>
          <w:tcPr>
            <w:tcW w:w="1885" w:type="dxa"/>
          </w:tcPr>
          <w:p w14:paraId="7EAECA9E" w14:textId="77777777" w:rsidR="007E6F4A" w:rsidRDefault="00D4445B" w:rsidP="007E6F4A">
            <w:pPr>
              <w:pStyle w:val="Reference"/>
            </w:pPr>
            <w:r>
              <w:t>Part 2: 2A</w:t>
            </w:r>
          </w:p>
        </w:tc>
      </w:tr>
      <w:tr w:rsidR="007E6F4A" w14:paraId="1F4A3934" w14:textId="77777777" w:rsidTr="0018009E">
        <w:tc>
          <w:tcPr>
            <w:tcW w:w="678" w:type="dxa"/>
          </w:tcPr>
          <w:p w14:paraId="2160DA3F" w14:textId="77777777" w:rsidR="007E6F4A" w:rsidRDefault="007E6F4A" w:rsidP="007E6F4A">
            <w:r>
              <w:t>1.2.3</w:t>
            </w:r>
          </w:p>
        </w:tc>
        <w:tc>
          <w:tcPr>
            <w:tcW w:w="8227" w:type="dxa"/>
          </w:tcPr>
          <w:p w14:paraId="1BA167F9" w14:textId="77777777" w:rsidR="007E6F4A" w:rsidRDefault="007E6F4A" w:rsidP="007E6F4A">
            <w:pPr>
              <w:pStyle w:val="Bullet1"/>
            </w:pPr>
            <w:r>
              <w:t>Insert and modify headers and footers</w:t>
            </w:r>
          </w:p>
        </w:tc>
        <w:tc>
          <w:tcPr>
            <w:tcW w:w="1885" w:type="dxa"/>
          </w:tcPr>
          <w:p w14:paraId="1A1E8111" w14:textId="77777777" w:rsidR="007E6F4A" w:rsidRDefault="00F17534" w:rsidP="007E6F4A">
            <w:pPr>
              <w:pStyle w:val="Reference"/>
            </w:pPr>
            <w:r>
              <w:t>Part 1: 7B</w:t>
            </w:r>
          </w:p>
        </w:tc>
      </w:tr>
      <w:tr w:rsidR="007E6F4A" w14:paraId="6B232B5D" w14:textId="77777777" w:rsidTr="0018009E">
        <w:tc>
          <w:tcPr>
            <w:tcW w:w="678" w:type="dxa"/>
          </w:tcPr>
          <w:p w14:paraId="7D813310" w14:textId="77777777" w:rsidR="007E6F4A" w:rsidRDefault="007E6F4A" w:rsidP="007E6F4A">
            <w:r>
              <w:t>1.2.4</w:t>
            </w:r>
          </w:p>
        </w:tc>
        <w:tc>
          <w:tcPr>
            <w:tcW w:w="8227" w:type="dxa"/>
          </w:tcPr>
          <w:p w14:paraId="6090EF56" w14:textId="77777777" w:rsidR="007E6F4A" w:rsidRDefault="007E6F4A" w:rsidP="007E6F4A">
            <w:pPr>
              <w:pStyle w:val="Bullet1"/>
            </w:pPr>
            <w:r>
              <w:t>Configure page background elements</w:t>
            </w:r>
          </w:p>
        </w:tc>
        <w:tc>
          <w:tcPr>
            <w:tcW w:w="1885" w:type="dxa"/>
          </w:tcPr>
          <w:p w14:paraId="333AA044" w14:textId="77777777" w:rsidR="007E6F4A" w:rsidRDefault="00F17534" w:rsidP="007E6F4A">
            <w:pPr>
              <w:pStyle w:val="Reference"/>
            </w:pPr>
            <w:r>
              <w:t>Part 1: 7A</w:t>
            </w:r>
          </w:p>
        </w:tc>
      </w:tr>
      <w:tr w:rsidR="007E6F4A" w14:paraId="1437A222" w14:textId="77777777" w:rsidTr="0018009E">
        <w:tc>
          <w:tcPr>
            <w:tcW w:w="678" w:type="dxa"/>
          </w:tcPr>
          <w:p w14:paraId="3F4386BF" w14:textId="77777777" w:rsidR="007E6F4A" w:rsidRDefault="007E6F4A" w:rsidP="007E6F4A">
            <w:pPr>
              <w:pStyle w:val="Objective"/>
            </w:pPr>
            <w:r>
              <w:t>1.3</w:t>
            </w:r>
          </w:p>
        </w:tc>
        <w:tc>
          <w:tcPr>
            <w:tcW w:w="8227" w:type="dxa"/>
          </w:tcPr>
          <w:p w14:paraId="1C951FE3" w14:textId="77777777" w:rsidR="007E6F4A" w:rsidRDefault="007E6F4A" w:rsidP="007E6F4A">
            <w:pPr>
              <w:pStyle w:val="Objective"/>
            </w:pPr>
            <w:r>
              <w:t>Save and share documents</w:t>
            </w:r>
          </w:p>
        </w:tc>
        <w:tc>
          <w:tcPr>
            <w:tcW w:w="1885" w:type="dxa"/>
          </w:tcPr>
          <w:p w14:paraId="1FF4FA6B" w14:textId="77777777" w:rsidR="007E6F4A" w:rsidRDefault="007E6F4A" w:rsidP="007E6F4A">
            <w:pPr>
              <w:pStyle w:val="Reference"/>
            </w:pPr>
          </w:p>
        </w:tc>
      </w:tr>
      <w:tr w:rsidR="007E6F4A" w14:paraId="21736DC6" w14:textId="77777777" w:rsidTr="0018009E">
        <w:tc>
          <w:tcPr>
            <w:tcW w:w="678" w:type="dxa"/>
          </w:tcPr>
          <w:p w14:paraId="35539BDD" w14:textId="77777777" w:rsidR="007E6F4A" w:rsidRDefault="007E6F4A" w:rsidP="007E6F4A">
            <w:r>
              <w:t>1.3.1</w:t>
            </w:r>
          </w:p>
        </w:tc>
        <w:tc>
          <w:tcPr>
            <w:tcW w:w="8227" w:type="dxa"/>
          </w:tcPr>
          <w:p w14:paraId="638F38E3" w14:textId="77777777" w:rsidR="007E6F4A" w:rsidRDefault="007E6F4A" w:rsidP="007E6F4A">
            <w:pPr>
              <w:pStyle w:val="Bullet1"/>
            </w:pPr>
            <w:r>
              <w:t>Save documents in alternative file formats</w:t>
            </w:r>
          </w:p>
        </w:tc>
        <w:tc>
          <w:tcPr>
            <w:tcW w:w="1885" w:type="dxa"/>
          </w:tcPr>
          <w:p w14:paraId="088640DF" w14:textId="77777777" w:rsidR="007E6F4A" w:rsidRDefault="00771D12" w:rsidP="007E6F4A">
            <w:pPr>
              <w:pStyle w:val="Reference"/>
            </w:pPr>
            <w:r>
              <w:t>Part 1: 8D</w:t>
            </w:r>
          </w:p>
        </w:tc>
      </w:tr>
      <w:tr w:rsidR="007E6F4A" w14:paraId="68D45D06" w14:textId="77777777" w:rsidTr="0018009E">
        <w:tc>
          <w:tcPr>
            <w:tcW w:w="678" w:type="dxa"/>
          </w:tcPr>
          <w:p w14:paraId="644718B3" w14:textId="77777777" w:rsidR="007E6F4A" w:rsidRDefault="007E6F4A" w:rsidP="007E6F4A">
            <w:r>
              <w:t>1.3.2</w:t>
            </w:r>
          </w:p>
        </w:tc>
        <w:tc>
          <w:tcPr>
            <w:tcW w:w="8227" w:type="dxa"/>
          </w:tcPr>
          <w:p w14:paraId="168B67B7" w14:textId="77777777" w:rsidR="007E6F4A" w:rsidRDefault="007E6F4A" w:rsidP="007E6F4A">
            <w:pPr>
              <w:pStyle w:val="Bullet1"/>
            </w:pPr>
            <w:r>
              <w:t>Modify basic document properties</w:t>
            </w:r>
          </w:p>
        </w:tc>
        <w:tc>
          <w:tcPr>
            <w:tcW w:w="1885" w:type="dxa"/>
          </w:tcPr>
          <w:p w14:paraId="7D16A567" w14:textId="77777777" w:rsidR="007E6F4A" w:rsidRDefault="009711C1" w:rsidP="007E6F4A">
            <w:pPr>
              <w:pStyle w:val="Reference"/>
            </w:pPr>
            <w:r>
              <w:t>Part 3: 3A</w:t>
            </w:r>
          </w:p>
        </w:tc>
      </w:tr>
      <w:tr w:rsidR="007E6F4A" w14:paraId="391B1813" w14:textId="77777777" w:rsidTr="0018009E">
        <w:tc>
          <w:tcPr>
            <w:tcW w:w="678" w:type="dxa"/>
          </w:tcPr>
          <w:p w14:paraId="36018BB8" w14:textId="77777777" w:rsidR="007E6F4A" w:rsidRDefault="007E6F4A" w:rsidP="007E6F4A">
            <w:r>
              <w:t>1.3.3</w:t>
            </w:r>
          </w:p>
        </w:tc>
        <w:tc>
          <w:tcPr>
            <w:tcW w:w="8227" w:type="dxa"/>
          </w:tcPr>
          <w:p w14:paraId="7459D1D4" w14:textId="77777777" w:rsidR="007E6F4A" w:rsidRDefault="007E6F4A" w:rsidP="007E6F4A">
            <w:pPr>
              <w:pStyle w:val="Bullet1"/>
            </w:pPr>
            <w:r>
              <w:t>Modify print settings</w:t>
            </w:r>
          </w:p>
        </w:tc>
        <w:tc>
          <w:tcPr>
            <w:tcW w:w="1885" w:type="dxa"/>
          </w:tcPr>
          <w:p w14:paraId="34D3B6DD" w14:textId="77777777" w:rsidR="007E6F4A" w:rsidRDefault="00C20A82" w:rsidP="007E6F4A">
            <w:pPr>
              <w:pStyle w:val="Reference"/>
            </w:pPr>
            <w:r>
              <w:t>Part 1: 1E</w:t>
            </w:r>
          </w:p>
        </w:tc>
      </w:tr>
      <w:tr w:rsidR="007E6F4A" w14:paraId="25AE1E6B" w14:textId="77777777" w:rsidTr="0018009E">
        <w:tc>
          <w:tcPr>
            <w:tcW w:w="678" w:type="dxa"/>
          </w:tcPr>
          <w:p w14:paraId="5F7757EF" w14:textId="77777777" w:rsidR="007E6F4A" w:rsidRDefault="007E6F4A" w:rsidP="007E6F4A">
            <w:r>
              <w:t>1.3.4</w:t>
            </w:r>
          </w:p>
        </w:tc>
        <w:tc>
          <w:tcPr>
            <w:tcW w:w="8227" w:type="dxa"/>
          </w:tcPr>
          <w:p w14:paraId="00754D29" w14:textId="77777777" w:rsidR="007E6F4A" w:rsidRDefault="007E6F4A" w:rsidP="007E6F4A">
            <w:pPr>
              <w:pStyle w:val="Bullet1"/>
            </w:pPr>
            <w:r>
              <w:t>Share documents electronically</w:t>
            </w:r>
          </w:p>
        </w:tc>
        <w:tc>
          <w:tcPr>
            <w:tcW w:w="1885" w:type="dxa"/>
          </w:tcPr>
          <w:p w14:paraId="2F1DCF80" w14:textId="77777777" w:rsidR="007E6F4A" w:rsidRDefault="0018199C" w:rsidP="007E6F4A">
            <w:pPr>
              <w:pStyle w:val="Reference"/>
            </w:pPr>
            <w:r>
              <w:t>Part 3: 3A</w:t>
            </w:r>
          </w:p>
        </w:tc>
      </w:tr>
      <w:tr w:rsidR="007E6F4A" w14:paraId="77901C60" w14:textId="77777777" w:rsidTr="0018009E">
        <w:tc>
          <w:tcPr>
            <w:tcW w:w="678" w:type="dxa"/>
          </w:tcPr>
          <w:p w14:paraId="23D1C7B3" w14:textId="77777777" w:rsidR="007E6F4A" w:rsidRDefault="007E6F4A" w:rsidP="007E6F4A">
            <w:pPr>
              <w:pStyle w:val="Objective"/>
            </w:pPr>
            <w:r>
              <w:t>1.4</w:t>
            </w:r>
          </w:p>
        </w:tc>
        <w:tc>
          <w:tcPr>
            <w:tcW w:w="8227" w:type="dxa"/>
          </w:tcPr>
          <w:p w14:paraId="41E6F189" w14:textId="77777777" w:rsidR="007E6F4A" w:rsidRDefault="007E6F4A" w:rsidP="007E6F4A">
            <w:pPr>
              <w:pStyle w:val="Objective"/>
            </w:pPr>
            <w:r>
              <w:t>Inspect documents for issues</w:t>
            </w:r>
          </w:p>
        </w:tc>
        <w:tc>
          <w:tcPr>
            <w:tcW w:w="1885" w:type="dxa"/>
          </w:tcPr>
          <w:p w14:paraId="53CCEC3F" w14:textId="77777777" w:rsidR="007E6F4A" w:rsidRDefault="007E6F4A" w:rsidP="007E6F4A">
            <w:pPr>
              <w:pStyle w:val="Reference"/>
            </w:pPr>
          </w:p>
        </w:tc>
      </w:tr>
      <w:tr w:rsidR="007E6F4A" w14:paraId="3DBB0DF3" w14:textId="77777777" w:rsidTr="0018009E">
        <w:tc>
          <w:tcPr>
            <w:tcW w:w="678" w:type="dxa"/>
          </w:tcPr>
          <w:p w14:paraId="6E9D99DD" w14:textId="77777777" w:rsidR="007E6F4A" w:rsidRDefault="007E6F4A" w:rsidP="007E6F4A">
            <w:r>
              <w:t>1.4.1</w:t>
            </w:r>
          </w:p>
        </w:tc>
        <w:tc>
          <w:tcPr>
            <w:tcW w:w="8227" w:type="dxa"/>
          </w:tcPr>
          <w:p w14:paraId="2F24B164" w14:textId="77777777" w:rsidR="007E6F4A" w:rsidRDefault="007E6F4A" w:rsidP="007E6F4A">
            <w:pPr>
              <w:pStyle w:val="Bullet1"/>
            </w:pPr>
            <w:r>
              <w:t>Locate and remove hidden properties and personal information</w:t>
            </w:r>
          </w:p>
        </w:tc>
        <w:tc>
          <w:tcPr>
            <w:tcW w:w="1885" w:type="dxa"/>
          </w:tcPr>
          <w:p w14:paraId="2DB617C8" w14:textId="77777777" w:rsidR="007E6F4A" w:rsidRDefault="00A04F02" w:rsidP="007E6F4A">
            <w:pPr>
              <w:pStyle w:val="Reference"/>
            </w:pPr>
            <w:r>
              <w:t>Part 3: 5A</w:t>
            </w:r>
          </w:p>
        </w:tc>
      </w:tr>
      <w:tr w:rsidR="007E6F4A" w14:paraId="46505E09" w14:textId="77777777" w:rsidTr="0018009E">
        <w:tc>
          <w:tcPr>
            <w:tcW w:w="678" w:type="dxa"/>
          </w:tcPr>
          <w:p w14:paraId="4C130941" w14:textId="77777777" w:rsidR="007E6F4A" w:rsidRDefault="007E6F4A" w:rsidP="007E6F4A">
            <w:r>
              <w:t>1.4.2</w:t>
            </w:r>
          </w:p>
        </w:tc>
        <w:tc>
          <w:tcPr>
            <w:tcW w:w="8227" w:type="dxa"/>
          </w:tcPr>
          <w:p w14:paraId="1156E49F" w14:textId="77777777" w:rsidR="007E6F4A" w:rsidRDefault="007E6F4A" w:rsidP="007E6F4A">
            <w:pPr>
              <w:pStyle w:val="Bullet1"/>
            </w:pPr>
            <w:r>
              <w:t>Locate and correct accessibility issues</w:t>
            </w:r>
          </w:p>
        </w:tc>
        <w:tc>
          <w:tcPr>
            <w:tcW w:w="1885" w:type="dxa"/>
          </w:tcPr>
          <w:p w14:paraId="4D8D71B7" w14:textId="77777777" w:rsidR="007E6F4A" w:rsidRDefault="008B0D33" w:rsidP="007E6F4A">
            <w:pPr>
              <w:pStyle w:val="Reference"/>
            </w:pPr>
            <w:r>
              <w:t>Part 1: 8C</w:t>
            </w:r>
          </w:p>
        </w:tc>
      </w:tr>
      <w:tr w:rsidR="007E6F4A" w14:paraId="5086A069" w14:textId="77777777" w:rsidTr="0018009E">
        <w:tc>
          <w:tcPr>
            <w:tcW w:w="678" w:type="dxa"/>
          </w:tcPr>
          <w:p w14:paraId="14344FF8" w14:textId="77777777" w:rsidR="007E6F4A" w:rsidRDefault="007E6F4A" w:rsidP="007E6F4A">
            <w:r>
              <w:t>1.4.3</w:t>
            </w:r>
          </w:p>
        </w:tc>
        <w:tc>
          <w:tcPr>
            <w:tcW w:w="8227" w:type="dxa"/>
          </w:tcPr>
          <w:p w14:paraId="35ECA89F" w14:textId="77777777" w:rsidR="007E6F4A" w:rsidRDefault="007E6F4A" w:rsidP="007E6F4A">
            <w:pPr>
              <w:pStyle w:val="Bullet1"/>
            </w:pPr>
            <w:r>
              <w:t>Locate and correct compatibility issues</w:t>
            </w:r>
          </w:p>
        </w:tc>
        <w:tc>
          <w:tcPr>
            <w:tcW w:w="1885" w:type="dxa"/>
          </w:tcPr>
          <w:p w14:paraId="530DB932" w14:textId="77777777" w:rsidR="007E6F4A" w:rsidRDefault="008B0D33" w:rsidP="007E6F4A">
            <w:pPr>
              <w:pStyle w:val="Reference"/>
            </w:pPr>
            <w:r>
              <w:t>Part 1: 8D</w:t>
            </w:r>
          </w:p>
        </w:tc>
      </w:tr>
    </w:tbl>
    <w:p w14:paraId="57C4AF8A" w14:textId="77777777" w:rsidR="0026237E" w:rsidRDefault="0026237E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26237E" w14:paraId="109CEBB4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2F8F2158" w14:textId="77777777" w:rsidR="0026237E" w:rsidRPr="00B32BC9" w:rsidRDefault="007E6F4A" w:rsidP="003A6279">
            <w:pPr>
              <w:pStyle w:val="Domain"/>
            </w:pPr>
            <w:r>
              <w:t>2</w:t>
            </w:r>
            <w:r w:rsidR="0026237E">
              <w:t>.0</w:t>
            </w:r>
          </w:p>
        </w:tc>
        <w:tc>
          <w:tcPr>
            <w:tcW w:w="8227" w:type="dxa"/>
            <w:shd w:val="clear" w:color="auto" w:fill="009DDC"/>
          </w:tcPr>
          <w:p w14:paraId="20FEE923" w14:textId="77777777" w:rsidR="0026237E" w:rsidRPr="00B32BC9" w:rsidRDefault="001435DF" w:rsidP="0069044A">
            <w:pPr>
              <w:pStyle w:val="Domain"/>
            </w:pPr>
            <w:r>
              <w:t>Insert and Format Text, Paragraphs, and Sections</w:t>
            </w:r>
          </w:p>
        </w:tc>
        <w:tc>
          <w:tcPr>
            <w:tcW w:w="1885" w:type="dxa"/>
            <w:shd w:val="clear" w:color="auto" w:fill="009DDC"/>
          </w:tcPr>
          <w:p w14:paraId="6E42B815" w14:textId="77777777" w:rsidR="0026237E" w:rsidRPr="00B32BC9" w:rsidRDefault="0026237E" w:rsidP="00EC6EA9">
            <w:pPr>
              <w:pStyle w:val="CoveredIn"/>
            </w:pPr>
            <w:r w:rsidRPr="00B32BC9">
              <w:t>Covered In</w:t>
            </w:r>
          </w:p>
        </w:tc>
      </w:tr>
      <w:tr w:rsidR="0026237E" w14:paraId="3700F580" w14:textId="77777777" w:rsidTr="0018009E">
        <w:tc>
          <w:tcPr>
            <w:tcW w:w="678" w:type="dxa"/>
          </w:tcPr>
          <w:p w14:paraId="6F0B056C" w14:textId="77777777" w:rsidR="0026237E" w:rsidRPr="00B32BC9" w:rsidRDefault="001435DF" w:rsidP="003A6279">
            <w:pPr>
              <w:pStyle w:val="Objective"/>
            </w:pPr>
            <w:r>
              <w:t>2</w:t>
            </w:r>
            <w:r w:rsidR="0026237E">
              <w:t>.1</w:t>
            </w:r>
          </w:p>
        </w:tc>
        <w:tc>
          <w:tcPr>
            <w:tcW w:w="8227" w:type="dxa"/>
          </w:tcPr>
          <w:p w14:paraId="14DBE072" w14:textId="77777777" w:rsidR="0026237E" w:rsidRPr="00B32BC9" w:rsidRDefault="001435DF" w:rsidP="00EC6EA9">
            <w:pPr>
              <w:pStyle w:val="Objective"/>
            </w:pPr>
            <w:r>
              <w:t>Insert text and paragraphs</w:t>
            </w:r>
          </w:p>
        </w:tc>
        <w:tc>
          <w:tcPr>
            <w:tcW w:w="1885" w:type="dxa"/>
          </w:tcPr>
          <w:p w14:paraId="523E3195" w14:textId="77777777" w:rsidR="0026237E" w:rsidRDefault="0026237E" w:rsidP="00AE222F">
            <w:pPr>
              <w:pStyle w:val="Reference"/>
            </w:pPr>
          </w:p>
        </w:tc>
      </w:tr>
      <w:tr w:rsidR="0026237E" w14:paraId="243D913B" w14:textId="77777777" w:rsidTr="0018009E">
        <w:tc>
          <w:tcPr>
            <w:tcW w:w="678" w:type="dxa"/>
          </w:tcPr>
          <w:p w14:paraId="3AD6F735" w14:textId="77777777" w:rsidR="0026237E" w:rsidRDefault="001435DF" w:rsidP="003A6279">
            <w:r>
              <w:t>2.1.1</w:t>
            </w:r>
          </w:p>
        </w:tc>
        <w:tc>
          <w:tcPr>
            <w:tcW w:w="8227" w:type="dxa"/>
          </w:tcPr>
          <w:p w14:paraId="63D67F93" w14:textId="77777777" w:rsidR="0026237E" w:rsidRDefault="001435DF" w:rsidP="00EC6EA9">
            <w:pPr>
              <w:pStyle w:val="Bullet1"/>
            </w:pPr>
            <w:r>
              <w:t>Find and replace text</w:t>
            </w:r>
          </w:p>
        </w:tc>
        <w:tc>
          <w:tcPr>
            <w:tcW w:w="1885" w:type="dxa"/>
          </w:tcPr>
          <w:p w14:paraId="36E903A5" w14:textId="77777777" w:rsidR="0026237E" w:rsidRDefault="00330367" w:rsidP="00AE222F">
            <w:pPr>
              <w:pStyle w:val="Reference"/>
            </w:pPr>
            <w:r>
              <w:t>Part 1: 1D</w:t>
            </w:r>
          </w:p>
        </w:tc>
      </w:tr>
      <w:tr w:rsidR="0026237E" w14:paraId="2F245327" w14:textId="77777777" w:rsidTr="0018009E">
        <w:tc>
          <w:tcPr>
            <w:tcW w:w="678" w:type="dxa"/>
          </w:tcPr>
          <w:p w14:paraId="68F9586D" w14:textId="77777777" w:rsidR="0026237E" w:rsidRDefault="001435DF" w:rsidP="003A6279">
            <w:r>
              <w:t>2.1.2</w:t>
            </w:r>
          </w:p>
        </w:tc>
        <w:tc>
          <w:tcPr>
            <w:tcW w:w="8227" w:type="dxa"/>
          </w:tcPr>
          <w:p w14:paraId="40C23F30" w14:textId="77777777" w:rsidR="0026237E" w:rsidRDefault="001435DF" w:rsidP="001435DF">
            <w:pPr>
              <w:pStyle w:val="Bullet1"/>
            </w:pPr>
            <w:r>
              <w:t>Insert symbols and special characters</w:t>
            </w:r>
          </w:p>
        </w:tc>
        <w:tc>
          <w:tcPr>
            <w:tcW w:w="1885" w:type="dxa"/>
          </w:tcPr>
          <w:p w14:paraId="76FEFC5C" w14:textId="77777777" w:rsidR="0026237E" w:rsidRDefault="00330367" w:rsidP="00AE222F">
            <w:pPr>
              <w:pStyle w:val="Reference"/>
            </w:pPr>
            <w:r>
              <w:t>Part 1: 6A</w:t>
            </w:r>
          </w:p>
        </w:tc>
      </w:tr>
      <w:tr w:rsidR="0026237E" w14:paraId="6B4E73A0" w14:textId="77777777" w:rsidTr="0018009E">
        <w:tc>
          <w:tcPr>
            <w:tcW w:w="678" w:type="dxa"/>
          </w:tcPr>
          <w:p w14:paraId="1F96D137" w14:textId="77777777" w:rsidR="0026237E" w:rsidRDefault="001435DF" w:rsidP="0018009E">
            <w:pPr>
              <w:pStyle w:val="Objective"/>
            </w:pPr>
            <w:r>
              <w:t>2.2</w:t>
            </w:r>
          </w:p>
        </w:tc>
        <w:tc>
          <w:tcPr>
            <w:tcW w:w="8227" w:type="dxa"/>
          </w:tcPr>
          <w:p w14:paraId="77E500D8" w14:textId="77777777" w:rsidR="0026237E" w:rsidRDefault="001435DF" w:rsidP="0018009E">
            <w:pPr>
              <w:pStyle w:val="Objective"/>
            </w:pPr>
            <w:r>
              <w:t>Format text and paragraphs</w:t>
            </w:r>
          </w:p>
        </w:tc>
        <w:tc>
          <w:tcPr>
            <w:tcW w:w="1885" w:type="dxa"/>
          </w:tcPr>
          <w:p w14:paraId="275E64D1" w14:textId="77777777" w:rsidR="0026237E" w:rsidRDefault="0026237E" w:rsidP="00D526CA">
            <w:pPr>
              <w:pStyle w:val="Reference"/>
            </w:pPr>
          </w:p>
        </w:tc>
      </w:tr>
      <w:tr w:rsidR="0026237E" w14:paraId="598A2FEF" w14:textId="77777777" w:rsidTr="0018009E">
        <w:tc>
          <w:tcPr>
            <w:tcW w:w="678" w:type="dxa"/>
          </w:tcPr>
          <w:p w14:paraId="3BB6A8D4" w14:textId="77777777" w:rsidR="0026237E" w:rsidRDefault="001435DF" w:rsidP="003A6279">
            <w:r>
              <w:t>2.2.1</w:t>
            </w:r>
          </w:p>
        </w:tc>
        <w:tc>
          <w:tcPr>
            <w:tcW w:w="8227" w:type="dxa"/>
          </w:tcPr>
          <w:p w14:paraId="69778F7A" w14:textId="77777777" w:rsidR="0026237E" w:rsidRDefault="001435DF" w:rsidP="00D526CA">
            <w:pPr>
              <w:pStyle w:val="Bullet1"/>
            </w:pPr>
            <w:r>
              <w:t>Apply text effects</w:t>
            </w:r>
          </w:p>
        </w:tc>
        <w:tc>
          <w:tcPr>
            <w:tcW w:w="1885" w:type="dxa"/>
          </w:tcPr>
          <w:p w14:paraId="2AC81995" w14:textId="77777777" w:rsidR="0026237E" w:rsidRDefault="00F51FAF" w:rsidP="00D526CA">
            <w:pPr>
              <w:pStyle w:val="Reference"/>
            </w:pPr>
            <w:r>
              <w:t>Part 3: 2B</w:t>
            </w:r>
          </w:p>
        </w:tc>
      </w:tr>
      <w:tr w:rsidR="0026237E" w14:paraId="62911371" w14:textId="77777777" w:rsidTr="0018009E">
        <w:tc>
          <w:tcPr>
            <w:tcW w:w="678" w:type="dxa"/>
          </w:tcPr>
          <w:p w14:paraId="255DD69E" w14:textId="77777777" w:rsidR="0026237E" w:rsidRDefault="001435DF" w:rsidP="003A6279">
            <w:r>
              <w:t>2.2.2</w:t>
            </w:r>
          </w:p>
        </w:tc>
        <w:tc>
          <w:tcPr>
            <w:tcW w:w="8227" w:type="dxa"/>
          </w:tcPr>
          <w:p w14:paraId="1BFF295E" w14:textId="77777777" w:rsidR="0026237E" w:rsidRDefault="001435DF" w:rsidP="001435DF">
            <w:pPr>
              <w:pStyle w:val="Bullet1"/>
            </w:pPr>
            <w:r>
              <w:t>Apply formatting by using Format Painter</w:t>
            </w:r>
          </w:p>
        </w:tc>
        <w:tc>
          <w:tcPr>
            <w:tcW w:w="1885" w:type="dxa"/>
          </w:tcPr>
          <w:p w14:paraId="26E2B6F1" w14:textId="77777777" w:rsidR="0026237E" w:rsidRDefault="0082619D" w:rsidP="00D526CA">
            <w:pPr>
              <w:pStyle w:val="Reference"/>
            </w:pPr>
            <w:r>
              <w:t>Part 1: 3B</w:t>
            </w:r>
          </w:p>
        </w:tc>
      </w:tr>
      <w:tr w:rsidR="0026237E" w14:paraId="0A8F019E" w14:textId="77777777" w:rsidTr="0018009E">
        <w:tc>
          <w:tcPr>
            <w:tcW w:w="678" w:type="dxa"/>
          </w:tcPr>
          <w:p w14:paraId="72A3B25C" w14:textId="77777777" w:rsidR="0026237E" w:rsidRDefault="001435DF" w:rsidP="003A6279">
            <w:r>
              <w:t>2.2.3</w:t>
            </w:r>
          </w:p>
        </w:tc>
        <w:tc>
          <w:tcPr>
            <w:tcW w:w="8227" w:type="dxa"/>
          </w:tcPr>
          <w:p w14:paraId="0CFE6B3C" w14:textId="77777777" w:rsidR="0026237E" w:rsidRDefault="001435DF" w:rsidP="00D526CA">
            <w:pPr>
              <w:pStyle w:val="Bullet1"/>
            </w:pPr>
            <w:r>
              <w:t>Set line and paragraph spacing and indentation</w:t>
            </w:r>
          </w:p>
        </w:tc>
        <w:tc>
          <w:tcPr>
            <w:tcW w:w="1885" w:type="dxa"/>
          </w:tcPr>
          <w:p w14:paraId="1764A15C" w14:textId="77777777" w:rsidR="0026237E" w:rsidRDefault="00EA3231" w:rsidP="00D526CA">
            <w:pPr>
              <w:pStyle w:val="Reference"/>
            </w:pPr>
            <w:r>
              <w:t>Part 1: 2B</w:t>
            </w:r>
          </w:p>
        </w:tc>
      </w:tr>
      <w:tr w:rsidR="001435DF" w14:paraId="3010848E" w14:textId="77777777" w:rsidTr="0018009E">
        <w:tc>
          <w:tcPr>
            <w:tcW w:w="678" w:type="dxa"/>
          </w:tcPr>
          <w:p w14:paraId="2B3DD0E8" w14:textId="77777777" w:rsidR="001435DF" w:rsidRDefault="001435DF" w:rsidP="003A6279">
            <w:r>
              <w:t>2.2.4</w:t>
            </w:r>
          </w:p>
        </w:tc>
        <w:tc>
          <w:tcPr>
            <w:tcW w:w="8227" w:type="dxa"/>
          </w:tcPr>
          <w:p w14:paraId="7D842B32" w14:textId="77777777" w:rsidR="001435DF" w:rsidRDefault="001435DF" w:rsidP="00D526CA">
            <w:pPr>
              <w:pStyle w:val="Bullet1"/>
            </w:pPr>
            <w:r>
              <w:t>Apply built-in styles to text</w:t>
            </w:r>
          </w:p>
        </w:tc>
        <w:tc>
          <w:tcPr>
            <w:tcW w:w="1885" w:type="dxa"/>
          </w:tcPr>
          <w:p w14:paraId="527A11FA" w14:textId="77777777" w:rsidR="001435DF" w:rsidRDefault="00EA3231" w:rsidP="00D526CA">
            <w:pPr>
              <w:pStyle w:val="Reference"/>
            </w:pPr>
            <w:r>
              <w:t>Part 1: 2A</w:t>
            </w:r>
          </w:p>
        </w:tc>
      </w:tr>
      <w:tr w:rsidR="001435DF" w14:paraId="43C74A9E" w14:textId="77777777" w:rsidTr="0018009E">
        <w:tc>
          <w:tcPr>
            <w:tcW w:w="678" w:type="dxa"/>
          </w:tcPr>
          <w:p w14:paraId="04BA022C" w14:textId="77777777" w:rsidR="001435DF" w:rsidRDefault="001435DF" w:rsidP="003A6279">
            <w:r>
              <w:t>2.2.5</w:t>
            </w:r>
          </w:p>
        </w:tc>
        <w:tc>
          <w:tcPr>
            <w:tcW w:w="8227" w:type="dxa"/>
          </w:tcPr>
          <w:p w14:paraId="6EF20981" w14:textId="77777777" w:rsidR="001435DF" w:rsidRDefault="001435DF" w:rsidP="00D526CA">
            <w:pPr>
              <w:pStyle w:val="Bullet1"/>
            </w:pPr>
            <w:r>
              <w:t>Clear formatting</w:t>
            </w:r>
          </w:p>
        </w:tc>
        <w:tc>
          <w:tcPr>
            <w:tcW w:w="1885" w:type="dxa"/>
          </w:tcPr>
          <w:p w14:paraId="56638A8E" w14:textId="77777777" w:rsidR="001435DF" w:rsidRDefault="00EA3231" w:rsidP="00D526CA">
            <w:pPr>
              <w:pStyle w:val="Reference"/>
            </w:pPr>
            <w:r>
              <w:t>Part 1: 3B</w:t>
            </w:r>
          </w:p>
        </w:tc>
      </w:tr>
      <w:tr w:rsidR="001435DF" w14:paraId="7A93F91B" w14:textId="77777777" w:rsidTr="0018009E">
        <w:tc>
          <w:tcPr>
            <w:tcW w:w="678" w:type="dxa"/>
          </w:tcPr>
          <w:p w14:paraId="4F8671DB" w14:textId="77777777" w:rsidR="001435DF" w:rsidRDefault="001435DF" w:rsidP="001435DF">
            <w:pPr>
              <w:pStyle w:val="Objective"/>
            </w:pPr>
            <w:r>
              <w:t>2.3</w:t>
            </w:r>
          </w:p>
        </w:tc>
        <w:tc>
          <w:tcPr>
            <w:tcW w:w="8227" w:type="dxa"/>
          </w:tcPr>
          <w:p w14:paraId="73CAABF5" w14:textId="77777777" w:rsidR="001435DF" w:rsidRDefault="001435DF" w:rsidP="001435DF">
            <w:pPr>
              <w:pStyle w:val="Objective"/>
            </w:pPr>
            <w:r>
              <w:t>Create and configure document sections</w:t>
            </w:r>
          </w:p>
        </w:tc>
        <w:tc>
          <w:tcPr>
            <w:tcW w:w="1885" w:type="dxa"/>
          </w:tcPr>
          <w:p w14:paraId="4133C832" w14:textId="77777777" w:rsidR="001435DF" w:rsidRDefault="001435DF" w:rsidP="00D526CA">
            <w:pPr>
              <w:pStyle w:val="Reference"/>
            </w:pPr>
          </w:p>
        </w:tc>
      </w:tr>
      <w:tr w:rsidR="001435DF" w14:paraId="52882459" w14:textId="77777777" w:rsidTr="0018009E">
        <w:tc>
          <w:tcPr>
            <w:tcW w:w="678" w:type="dxa"/>
          </w:tcPr>
          <w:p w14:paraId="19C883F0" w14:textId="77777777" w:rsidR="001435DF" w:rsidRDefault="001435DF" w:rsidP="001435DF">
            <w:r>
              <w:t>2.3.1</w:t>
            </w:r>
          </w:p>
        </w:tc>
        <w:tc>
          <w:tcPr>
            <w:tcW w:w="8227" w:type="dxa"/>
          </w:tcPr>
          <w:p w14:paraId="3C7A3CDE" w14:textId="77777777" w:rsidR="001435DF" w:rsidRDefault="001435DF" w:rsidP="001435DF">
            <w:pPr>
              <w:pStyle w:val="Bullet1"/>
            </w:pPr>
            <w:r>
              <w:t>Format text in multiple columns</w:t>
            </w:r>
          </w:p>
        </w:tc>
        <w:tc>
          <w:tcPr>
            <w:tcW w:w="1885" w:type="dxa"/>
          </w:tcPr>
          <w:p w14:paraId="387DF0B5" w14:textId="77777777" w:rsidR="001435DF" w:rsidRDefault="00C9099D" w:rsidP="00D526CA">
            <w:pPr>
              <w:pStyle w:val="Reference"/>
            </w:pPr>
            <w:r>
              <w:t>Part 2: 5C</w:t>
            </w:r>
          </w:p>
        </w:tc>
      </w:tr>
      <w:tr w:rsidR="001435DF" w14:paraId="393F87F7" w14:textId="77777777" w:rsidTr="0018009E">
        <w:tc>
          <w:tcPr>
            <w:tcW w:w="678" w:type="dxa"/>
          </w:tcPr>
          <w:p w14:paraId="4BE746F1" w14:textId="77777777" w:rsidR="001435DF" w:rsidRDefault="001435DF" w:rsidP="001435DF">
            <w:r>
              <w:t>2.3.2</w:t>
            </w:r>
          </w:p>
        </w:tc>
        <w:tc>
          <w:tcPr>
            <w:tcW w:w="8227" w:type="dxa"/>
          </w:tcPr>
          <w:p w14:paraId="029978E0" w14:textId="77777777" w:rsidR="001435DF" w:rsidRDefault="001435DF" w:rsidP="001435DF">
            <w:pPr>
              <w:pStyle w:val="Bullet1"/>
            </w:pPr>
            <w:r>
              <w:t>Insert page, section, and column breaks</w:t>
            </w:r>
          </w:p>
        </w:tc>
        <w:tc>
          <w:tcPr>
            <w:tcW w:w="1885" w:type="dxa"/>
          </w:tcPr>
          <w:p w14:paraId="54BEDD60" w14:textId="77777777" w:rsidR="001435DF" w:rsidRDefault="00C9099D" w:rsidP="00D526CA">
            <w:pPr>
              <w:pStyle w:val="Reference"/>
            </w:pPr>
            <w:r>
              <w:t>Part 2: 5B</w:t>
            </w:r>
          </w:p>
        </w:tc>
      </w:tr>
      <w:tr w:rsidR="001435DF" w14:paraId="61BA857E" w14:textId="77777777" w:rsidTr="0018009E">
        <w:tc>
          <w:tcPr>
            <w:tcW w:w="678" w:type="dxa"/>
          </w:tcPr>
          <w:p w14:paraId="554FE246" w14:textId="77777777" w:rsidR="001435DF" w:rsidRDefault="001435DF" w:rsidP="001435DF">
            <w:r>
              <w:t>2.3.3</w:t>
            </w:r>
          </w:p>
        </w:tc>
        <w:tc>
          <w:tcPr>
            <w:tcW w:w="8227" w:type="dxa"/>
          </w:tcPr>
          <w:p w14:paraId="74A88592" w14:textId="77777777" w:rsidR="001435DF" w:rsidRDefault="001435DF" w:rsidP="001435DF">
            <w:pPr>
              <w:pStyle w:val="Bullet1"/>
            </w:pPr>
            <w:r>
              <w:t>Change page setup options for a section</w:t>
            </w:r>
          </w:p>
        </w:tc>
        <w:tc>
          <w:tcPr>
            <w:tcW w:w="1885" w:type="dxa"/>
          </w:tcPr>
          <w:p w14:paraId="001932B2" w14:textId="77777777" w:rsidR="001435DF" w:rsidRDefault="00C9099D" w:rsidP="00D526CA">
            <w:pPr>
              <w:pStyle w:val="Reference"/>
            </w:pPr>
            <w:r>
              <w:t>Part 2: 5B</w:t>
            </w:r>
          </w:p>
        </w:tc>
      </w:tr>
    </w:tbl>
    <w:p w14:paraId="4BA020C5" w14:textId="77777777" w:rsidR="007E6F4A" w:rsidRDefault="007E6F4A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2C75190A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5915FF8E" w14:textId="77777777" w:rsidR="007E6F4A" w:rsidRPr="00B32BC9" w:rsidRDefault="007E6F4A" w:rsidP="003A6279">
            <w:pPr>
              <w:pStyle w:val="Domain"/>
            </w:pPr>
            <w:r>
              <w:lastRenderedPageBreak/>
              <w:t>3.0</w:t>
            </w:r>
          </w:p>
        </w:tc>
        <w:tc>
          <w:tcPr>
            <w:tcW w:w="8227" w:type="dxa"/>
            <w:shd w:val="clear" w:color="auto" w:fill="009DDC"/>
          </w:tcPr>
          <w:p w14:paraId="3BF9CA32" w14:textId="77777777" w:rsidR="007E6F4A" w:rsidRPr="00B32BC9" w:rsidRDefault="001435DF" w:rsidP="0069044A">
            <w:pPr>
              <w:pStyle w:val="Domain"/>
            </w:pPr>
            <w:r>
              <w:t>Manage Tables and Lists</w:t>
            </w:r>
          </w:p>
        </w:tc>
        <w:tc>
          <w:tcPr>
            <w:tcW w:w="1885" w:type="dxa"/>
            <w:shd w:val="clear" w:color="auto" w:fill="009DDC"/>
          </w:tcPr>
          <w:p w14:paraId="78CEB14F" w14:textId="77777777" w:rsidR="007E6F4A" w:rsidRPr="00B32BC9" w:rsidRDefault="007E6F4A" w:rsidP="00EC6EA9">
            <w:pPr>
              <w:pStyle w:val="CoveredIn"/>
            </w:pPr>
            <w:r w:rsidRPr="00B32BC9">
              <w:t>Covered In</w:t>
            </w:r>
          </w:p>
        </w:tc>
      </w:tr>
      <w:tr w:rsidR="007E6F4A" w14:paraId="6B473330" w14:textId="77777777" w:rsidTr="0018009E">
        <w:tc>
          <w:tcPr>
            <w:tcW w:w="678" w:type="dxa"/>
          </w:tcPr>
          <w:p w14:paraId="234E597E" w14:textId="77777777" w:rsidR="007E6F4A" w:rsidRPr="00B32BC9" w:rsidRDefault="001435DF" w:rsidP="003A6279">
            <w:pPr>
              <w:pStyle w:val="Objective"/>
            </w:pPr>
            <w:r>
              <w:t>3</w:t>
            </w:r>
            <w:r w:rsidR="007E6F4A">
              <w:t>.1</w:t>
            </w:r>
          </w:p>
        </w:tc>
        <w:tc>
          <w:tcPr>
            <w:tcW w:w="8227" w:type="dxa"/>
          </w:tcPr>
          <w:p w14:paraId="0FCC0DD8" w14:textId="77777777" w:rsidR="007E6F4A" w:rsidRPr="00B32BC9" w:rsidRDefault="001435DF" w:rsidP="00EC6EA9">
            <w:pPr>
              <w:pStyle w:val="Objective"/>
            </w:pPr>
            <w:r>
              <w:t>Create tables</w:t>
            </w:r>
          </w:p>
        </w:tc>
        <w:tc>
          <w:tcPr>
            <w:tcW w:w="1885" w:type="dxa"/>
          </w:tcPr>
          <w:p w14:paraId="223BCD7F" w14:textId="77777777" w:rsidR="007E6F4A" w:rsidRDefault="007E6F4A" w:rsidP="00AE222F">
            <w:pPr>
              <w:pStyle w:val="Reference"/>
            </w:pPr>
          </w:p>
        </w:tc>
      </w:tr>
      <w:tr w:rsidR="007E6F4A" w14:paraId="6617DBC0" w14:textId="77777777" w:rsidTr="0018009E">
        <w:tc>
          <w:tcPr>
            <w:tcW w:w="678" w:type="dxa"/>
          </w:tcPr>
          <w:p w14:paraId="25839F2B" w14:textId="77777777" w:rsidR="007E6F4A" w:rsidRDefault="001435DF" w:rsidP="003A6279">
            <w:r>
              <w:t>3.1.1</w:t>
            </w:r>
          </w:p>
        </w:tc>
        <w:tc>
          <w:tcPr>
            <w:tcW w:w="8227" w:type="dxa"/>
          </w:tcPr>
          <w:p w14:paraId="457DE94C" w14:textId="77777777" w:rsidR="007E6F4A" w:rsidRDefault="001435DF" w:rsidP="00EC6EA9">
            <w:pPr>
              <w:pStyle w:val="Bullet1"/>
            </w:pPr>
            <w:r>
              <w:t>Convert text to tables</w:t>
            </w:r>
          </w:p>
        </w:tc>
        <w:tc>
          <w:tcPr>
            <w:tcW w:w="1885" w:type="dxa"/>
          </w:tcPr>
          <w:p w14:paraId="0A6BD6B0" w14:textId="77777777" w:rsidR="007E6F4A" w:rsidRDefault="00BA5B9E" w:rsidP="00AE222F">
            <w:pPr>
              <w:pStyle w:val="Reference"/>
            </w:pPr>
            <w:r>
              <w:t>Part 1: 5D</w:t>
            </w:r>
          </w:p>
        </w:tc>
      </w:tr>
      <w:tr w:rsidR="007E6F4A" w14:paraId="73FC0528" w14:textId="77777777" w:rsidTr="0018009E">
        <w:tc>
          <w:tcPr>
            <w:tcW w:w="678" w:type="dxa"/>
          </w:tcPr>
          <w:p w14:paraId="3C564F55" w14:textId="77777777" w:rsidR="007E6F4A" w:rsidRDefault="001435DF" w:rsidP="003A6279">
            <w:r>
              <w:t>3.1.2</w:t>
            </w:r>
          </w:p>
        </w:tc>
        <w:tc>
          <w:tcPr>
            <w:tcW w:w="8227" w:type="dxa"/>
          </w:tcPr>
          <w:p w14:paraId="562E5003" w14:textId="77777777" w:rsidR="007E6F4A" w:rsidRDefault="001435DF" w:rsidP="001435DF">
            <w:pPr>
              <w:pStyle w:val="Bullet1"/>
            </w:pPr>
            <w:r>
              <w:t>Convert tables to text</w:t>
            </w:r>
          </w:p>
        </w:tc>
        <w:tc>
          <w:tcPr>
            <w:tcW w:w="1885" w:type="dxa"/>
          </w:tcPr>
          <w:p w14:paraId="49C05EA7" w14:textId="77777777" w:rsidR="007E6F4A" w:rsidRDefault="00BA5B9E" w:rsidP="00AE222F">
            <w:pPr>
              <w:pStyle w:val="Reference"/>
            </w:pPr>
            <w:r>
              <w:t>Part 1: 5D</w:t>
            </w:r>
          </w:p>
        </w:tc>
      </w:tr>
      <w:tr w:rsidR="007E6F4A" w14:paraId="01A4C831" w14:textId="77777777" w:rsidTr="0018009E">
        <w:tc>
          <w:tcPr>
            <w:tcW w:w="678" w:type="dxa"/>
          </w:tcPr>
          <w:p w14:paraId="265EBD3A" w14:textId="77777777" w:rsidR="007E6F4A" w:rsidRDefault="001435DF" w:rsidP="003A6279">
            <w:r>
              <w:t>3.1.3</w:t>
            </w:r>
          </w:p>
        </w:tc>
        <w:tc>
          <w:tcPr>
            <w:tcW w:w="8227" w:type="dxa"/>
          </w:tcPr>
          <w:p w14:paraId="1B8E30EA" w14:textId="77777777" w:rsidR="007E6F4A" w:rsidRDefault="001435DF" w:rsidP="001435DF">
            <w:pPr>
              <w:pStyle w:val="Bullet1"/>
            </w:pPr>
            <w:r>
              <w:t>Create tables by specifying rows and columns</w:t>
            </w:r>
          </w:p>
        </w:tc>
        <w:tc>
          <w:tcPr>
            <w:tcW w:w="1885" w:type="dxa"/>
          </w:tcPr>
          <w:p w14:paraId="38F7487D" w14:textId="77777777" w:rsidR="007E6F4A" w:rsidRDefault="00BA5B9E" w:rsidP="00AE222F">
            <w:pPr>
              <w:pStyle w:val="Reference"/>
            </w:pPr>
            <w:r>
              <w:t>Part 1: 5A</w:t>
            </w:r>
          </w:p>
        </w:tc>
      </w:tr>
      <w:tr w:rsidR="007E6F4A" w14:paraId="516B9FF8" w14:textId="77777777" w:rsidTr="0018009E">
        <w:tc>
          <w:tcPr>
            <w:tcW w:w="678" w:type="dxa"/>
          </w:tcPr>
          <w:p w14:paraId="29A0BF0B" w14:textId="77777777" w:rsidR="007E6F4A" w:rsidRDefault="001435DF" w:rsidP="0018009E">
            <w:pPr>
              <w:pStyle w:val="Objective"/>
            </w:pPr>
            <w:r>
              <w:t>3</w:t>
            </w:r>
            <w:r w:rsidR="007E6F4A">
              <w:t>.2</w:t>
            </w:r>
          </w:p>
        </w:tc>
        <w:tc>
          <w:tcPr>
            <w:tcW w:w="8227" w:type="dxa"/>
          </w:tcPr>
          <w:p w14:paraId="16CDC82A" w14:textId="77777777" w:rsidR="007E6F4A" w:rsidRDefault="001435DF" w:rsidP="0018009E">
            <w:pPr>
              <w:pStyle w:val="Objective"/>
            </w:pPr>
            <w:r>
              <w:t>Modify tables</w:t>
            </w:r>
          </w:p>
        </w:tc>
        <w:tc>
          <w:tcPr>
            <w:tcW w:w="1885" w:type="dxa"/>
          </w:tcPr>
          <w:p w14:paraId="6F84B6F4" w14:textId="77777777" w:rsidR="007E6F4A" w:rsidRDefault="007E6F4A" w:rsidP="00D526CA">
            <w:pPr>
              <w:pStyle w:val="Reference"/>
            </w:pPr>
          </w:p>
        </w:tc>
      </w:tr>
      <w:tr w:rsidR="007E6F4A" w14:paraId="14D26EAE" w14:textId="77777777" w:rsidTr="0018009E">
        <w:tc>
          <w:tcPr>
            <w:tcW w:w="678" w:type="dxa"/>
          </w:tcPr>
          <w:p w14:paraId="28E4CFED" w14:textId="77777777" w:rsidR="007E6F4A" w:rsidRDefault="001435DF" w:rsidP="003A6279">
            <w:r>
              <w:t>3.2.1</w:t>
            </w:r>
          </w:p>
        </w:tc>
        <w:tc>
          <w:tcPr>
            <w:tcW w:w="8227" w:type="dxa"/>
          </w:tcPr>
          <w:p w14:paraId="6D0980F9" w14:textId="77777777" w:rsidR="007E6F4A" w:rsidRDefault="001435DF" w:rsidP="00D526CA">
            <w:pPr>
              <w:pStyle w:val="Bullet1"/>
            </w:pPr>
            <w:r>
              <w:t>Sort table data</w:t>
            </w:r>
          </w:p>
        </w:tc>
        <w:tc>
          <w:tcPr>
            <w:tcW w:w="1885" w:type="dxa"/>
          </w:tcPr>
          <w:p w14:paraId="20A5D468" w14:textId="77777777" w:rsidR="007E6F4A" w:rsidRDefault="005D77B5" w:rsidP="00D526CA">
            <w:pPr>
              <w:pStyle w:val="Reference"/>
            </w:pPr>
            <w:r>
              <w:t>Part 1: 1A</w:t>
            </w:r>
          </w:p>
        </w:tc>
      </w:tr>
      <w:tr w:rsidR="007E6F4A" w14:paraId="4292264D" w14:textId="77777777" w:rsidTr="0018009E">
        <w:tc>
          <w:tcPr>
            <w:tcW w:w="678" w:type="dxa"/>
          </w:tcPr>
          <w:p w14:paraId="67ECB4F8" w14:textId="77777777" w:rsidR="007E6F4A" w:rsidRDefault="001435DF" w:rsidP="003A6279">
            <w:r>
              <w:t>3.2.2</w:t>
            </w:r>
          </w:p>
        </w:tc>
        <w:tc>
          <w:tcPr>
            <w:tcW w:w="8227" w:type="dxa"/>
          </w:tcPr>
          <w:p w14:paraId="7EE76AED" w14:textId="77777777" w:rsidR="007E6F4A" w:rsidRDefault="00922F92" w:rsidP="001435DF">
            <w:pPr>
              <w:pStyle w:val="Bullet1"/>
            </w:pPr>
            <w:r>
              <w:t>Configure cell margins and spacing</w:t>
            </w:r>
          </w:p>
        </w:tc>
        <w:tc>
          <w:tcPr>
            <w:tcW w:w="1885" w:type="dxa"/>
          </w:tcPr>
          <w:p w14:paraId="0EFE0854" w14:textId="77777777" w:rsidR="007E6F4A" w:rsidRDefault="005D77B5" w:rsidP="00D526CA">
            <w:pPr>
              <w:pStyle w:val="Reference"/>
            </w:pPr>
            <w:r>
              <w:t>Part 1: 1B</w:t>
            </w:r>
          </w:p>
        </w:tc>
      </w:tr>
      <w:tr w:rsidR="007E6F4A" w14:paraId="240469A4" w14:textId="77777777" w:rsidTr="0018009E">
        <w:tc>
          <w:tcPr>
            <w:tcW w:w="678" w:type="dxa"/>
          </w:tcPr>
          <w:p w14:paraId="7BD4431E" w14:textId="77777777" w:rsidR="007E6F4A" w:rsidRDefault="00922F92" w:rsidP="003A6279">
            <w:r>
              <w:t>3.2.3</w:t>
            </w:r>
          </w:p>
        </w:tc>
        <w:tc>
          <w:tcPr>
            <w:tcW w:w="8227" w:type="dxa"/>
          </w:tcPr>
          <w:p w14:paraId="191FCC5D" w14:textId="77777777" w:rsidR="007E6F4A" w:rsidRDefault="00455339" w:rsidP="00D526CA">
            <w:pPr>
              <w:pStyle w:val="Bullet1"/>
            </w:pPr>
            <w:r>
              <w:t>Merge and split cells</w:t>
            </w:r>
          </w:p>
        </w:tc>
        <w:tc>
          <w:tcPr>
            <w:tcW w:w="1885" w:type="dxa"/>
          </w:tcPr>
          <w:p w14:paraId="73EFC600" w14:textId="77777777" w:rsidR="007E6F4A" w:rsidRDefault="005D77B5" w:rsidP="00D526CA">
            <w:pPr>
              <w:pStyle w:val="Reference"/>
            </w:pPr>
            <w:r>
              <w:t>Part 1: 5B</w:t>
            </w:r>
          </w:p>
          <w:p w14:paraId="508BF35F" w14:textId="77777777" w:rsidR="005D77B5" w:rsidRDefault="005D77B5" w:rsidP="00D526CA">
            <w:pPr>
              <w:pStyle w:val="Reference"/>
            </w:pPr>
            <w:r>
              <w:t>Part 2: 1B</w:t>
            </w:r>
          </w:p>
        </w:tc>
      </w:tr>
      <w:tr w:rsidR="00455339" w14:paraId="50BDB3B0" w14:textId="77777777" w:rsidTr="0018009E">
        <w:tc>
          <w:tcPr>
            <w:tcW w:w="678" w:type="dxa"/>
          </w:tcPr>
          <w:p w14:paraId="58558228" w14:textId="77777777" w:rsidR="00455339" w:rsidRDefault="00455339" w:rsidP="003A6279">
            <w:r>
              <w:t>3.2.4</w:t>
            </w:r>
          </w:p>
        </w:tc>
        <w:tc>
          <w:tcPr>
            <w:tcW w:w="8227" w:type="dxa"/>
          </w:tcPr>
          <w:p w14:paraId="636F209B" w14:textId="77777777" w:rsidR="00455339" w:rsidRDefault="00455339" w:rsidP="00D526CA">
            <w:pPr>
              <w:pStyle w:val="Bullet1"/>
            </w:pPr>
            <w:r>
              <w:t>Resize tables, rows, and columns</w:t>
            </w:r>
          </w:p>
        </w:tc>
        <w:tc>
          <w:tcPr>
            <w:tcW w:w="1885" w:type="dxa"/>
          </w:tcPr>
          <w:p w14:paraId="3942BF9D" w14:textId="77777777" w:rsidR="00455339" w:rsidRDefault="005D77B5" w:rsidP="00D526CA">
            <w:pPr>
              <w:pStyle w:val="Reference"/>
            </w:pPr>
            <w:r>
              <w:t>Part 1: 5B</w:t>
            </w:r>
          </w:p>
        </w:tc>
      </w:tr>
      <w:tr w:rsidR="00455339" w14:paraId="395AA0DF" w14:textId="77777777" w:rsidTr="0018009E">
        <w:tc>
          <w:tcPr>
            <w:tcW w:w="678" w:type="dxa"/>
          </w:tcPr>
          <w:p w14:paraId="18A355FC" w14:textId="77777777" w:rsidR="00455339" w:rsidRDefault="00455339" w:rsidP="003A6279">
            <w:r>
              <w:t>3.2.5</w:t>
            </w:r>
          </w:p>
        </w:tc>
        <w:tc>
          <w:tcPr>
            <w:tcW w:w="8227" w:type="dxa"/>
          </w:tcPr>
          <w:p w14:paraId="4D265F5D" w14:textId="77777777" w:rsidR="00455339" w:rsidRDefault="00455339" w:rsidP="00D526CA">
            <w:pPr>
              <w:pStyle w:val="Bullet1"/>
            </w:pPr>
            <w:r>
              <w:t>Split tables</w:t>
            </w:r>
          </w:p>
        </w:tc>
        <w:tc>
          <w:tcPr>
            <w:tcW w:w="1885" w:type="dxa"/>
          </w:tcPr>
          <w:p w14:paraId="5425632D" w14:textId="77777777" w:rsidR="00455339" w:rsidRDefault="005D77B5" w:rsidP="00D526CA">
            <w:pPr>
              <w:pStyle w:val="Reference"/>
            </w:pPr>
            <w:r>
              <w:t>Part 1: 5B</w:t>
            </w:r>
          </w:p>
        </w:tc>
      </w:tr>
      <w:tr w:rsidR="00455339" w14:paraId="7D260FF7" w14:textId="77777777" w:rsidTr="0018009E">
        <w:tc>
          <w:tcPr>
            <w:tcW w:w="678" w:type="dxa"/>
          </w:tcPr>
          <w:p w14:paraId="64DA5796" w14:textId="77777777" w:rsidR="00455339" w:rsidRDefault="00455339" w:rsidP="003A6279">
            <w:r>
              <w:t>3.2.6</w:t>
            </w:r>
          </w:p>
        </w:tc>
        <w:tc>
          <w:tcPr>
            <w:tcW w:w="8227" w:type="dxa"/>
          </w:tcPr>
          <w:p w14:paraId="275F07C2" w14:textId="77777777" w:rsidR="00455339" w:rsidRDefault="00455339" w:rsidP="00D526CA">
            <w:pPr>
              <w:pStyle w:val="Bullet1"/>
            </w:pPr>
            <w:r>
              <w:t>Configure a repeating row header</w:t>
            </w:r>
          </w:p>
        </w:tc>
        <w:tc>
          <w:tcPr>
            <w:tcW w:w="1885" w:type="dxa"/>
          </w:tcPr>
          <w:p w14:paraId="03B97765" w14:textId="77777777" w:rsidR="00455339" w:rsidRDefault="005D77B5" w:rsidP="00D526CA">
            <w:pPr>
              <w:pStyle w:val="Reference"/>
            </w:pPr>
            <w:r>
              <w:t>Part 1: 5C</w:t>
            </w:r>
          </w:p>
        </w:tc>
      </w:tr>
      <w:tr w:rsidR="00455339" w14:paraId="52AFFDD4" w14:textId="77777777" w:rsidTr="0018009E">
        <w:tc>
          <w:tcPr>
            <w:tcW w:w="678" w:type="dxa"/>
          </w:tcPr>
          <w:p w14:paraId="383F725D" w14:textId="77777777" w:rsidR="00455339" w:rsidRDefault="00455339" w:rsidP="00455339">
            <w:pPr>
              <w:pStyle w:val="Objective"/>
            </w:pPr>
            <w:r>
              <w:t>3.3</w:t>
            </w:r>
          </w:p>
        </w:tc>
        <w:tc>
          <w:tcPr>
            <w:tcW w:w="8227" w:type="dxa"/>
          </w:tcPr>
          <w:p w14:paraId="75132888" w14:textId="77777777" w:rsidR="00455339" w:rsidRDefault="00455339" w:rsidP="00455339">
            <w:pPr>
              <w:pStyle w:val="Objective"/>
            </w:pPr>
            <w:r>
              <w:t>Create and modify lists</w:t>
            </w:r>
          </w:p>
        </w:tc>
        <w:tc>
          <w:tcPr>
            <w:tcW w:w="1885" w:type="dxa"/>
          </w:tcPr>
          <w:p w14:paraId="7B06E5EF" w14:textId="77777777" w:rsidR="00455339" w:rsidRDefault="00455339" w:rsidP="00D526CA">
            <w:pPr>
              <w:pStyle w:val="Reference"/>
            </w:pPr>
          </w:p>
        </w:tc>
      </w:tr>
      <w:tr w:rsidR="00455339" w14:paraId="6F53FAF3" w14:textId="77777777" w:rsidTr="0018009E">
        <w:tc>
          <w:tcPr>
            <w:tcW w:w="678" w:type="dxa"/>
          </w:tcPr>
          <w:p w14:paraId="44A99F88" w14:textId="77777777" w:rsidR="00455339" w:rsidRDefault="00455339" w:rsidP="00455339">
            <w:r>
              <w:t>3.3.1</w:t>
            </w:r>
          </w:p>
        </w:tc>
        <w:tc>
          <w:tcPr>
            <w:tcW w:w="8227" w:type="dxa"/>
          </w:tcPr>
          <w:p w14:paraId="3A5A055D" w14:textId="77777777" w:rsidR="00455339" w:rsidRDefault="00455339" w:rsidP="00455339">
            <w:pPr>
              <w:pStyle w:val="Bullet1"/>
            </w:pPr>
            <w:r>
              <w:t>Format paragraphs as numbered and bulleted lists</w:t>
            </w:r>
          </w:p>
        </w:tc>
        <w:tc>
          <w:tcPr>
            <w:tcW w:w="1885" w:type="dxa"/>
          </w:tcPr>
          <w:p w14:paraId="2A8C9C46" w14:textId="77777777" w:rsidR="00455339" w:rsidRDefault="008B7EB9" w:rsidP="00D526CA">
            <w:pPr>
              <w:pStyle w:val="Reference"/>
            </w:pPr>
            <w:r>
              <w:t>Part 1: 2D</w:t>
            </w:r>
          </w:p>
        </w:tc>
      </w:tr>
      <w:tr w:rsidR="00455339" w14:paraId="62E4C4F6" w14:textId="77777777" w:rsidTr="0018009E">
        <w:tc>
          <w:tcPr>
            <w:tcW w:w="678" w:type="dxa"/>
          </w:tcPr>
          <w:p w14:paraId="03CF2E19" w14:textId="77777777" w:rsidR="00455339" w:rsidRDefault="00455339" w:rsidP="00455339">
            <w:r>
              <w:t>3.3.2</w:t>
            </w:r>
          </w:p>
        </w:tc>
        <w:tc>
          <w:tcPr>
            <w:tcW w:w="8227" w:type="dxa"/>
          </w:tcPr>
          <w:p w14:paraId="3E282543" w14:textId="77777777" w:rsidR="00455339" w:rsidRDefault="00455339" w:rsidP="00455339">
            <w:pPr>
              <w:pStyle w:val="Bullet1"/>
            </w:pPr>
            <w:r>
              <w:t>Change bullet characters and number formats</w:t>
            </w:r>
          </w:p>
        </w:tc>
        <w:tc>
          <w:tcPr>
            <w:tcW w:w="1885" w:type="dxa"/>
          </w:tcPr>
          <w:p w14:paraId="252A4D50" w14:textId="77777777" w:rsidR="00455339" w:rsidRDefault="008B7EB9" w:rsidP="00D526CA">
            <w:pPr>
              <w:pStyle w:val="Reference"/>
            </w:pPr>
            <w:r>
              <w:t>Part 1: 4B</w:t>
            </w:r>
          </w:p>
        </w:tc>
      </w:tr>
      <w:tr w:rsidR="00455339" w14:paraId="3D700749" w14:textId="77777777" w:rsidTr="0018009E">
        <w:tc>
          <w:tcPr>
            <w:tcW w:w="678" w:type="dxa"/>
          </w:tcPr>
          <w:p w14:paraId="7D64F578" w14:textId="77777777" w:rsidR="00455339" w:rsidRDefault="00455339" w:rsidP="00455339">
            <w:r>
              <w:t>3.3.3</w:t>
            </w:r>
          </w:p>
        </w:tc>
        <w:tc>
          <w:tcPr>
            <w:tcW w:w="8227" w:type="dxa"/>
          </w:tcPr>
          <w:p w14:paraId="2529F036" w14:textId="77777777" w:rsidR="00455339" w:rsidRDefault="00455339" w:rsidP="00455339">
            <w:pPr>
              <w:pStyle w:val="Bullet1"/>
            </w:pPr>
            <w:r>
              <w:t>Define custom bullet characters and number formats</w:t>
            </w:r>
          </w:p>
        </w:tc>
        <w:tc>
          <w:tcPr>
            <w:tcW w:w="1885" w:type="dxa"/>
          </w:tcPr>
          <w:p w14:paraId="54F10595" w14:textId="77777777" w:rsidR="00455339" w:rsidRDefault="008B7EB9" w:rsidP="00D526CA">
            <w:pPr>
              <w:pStyle w:val="Reference"/>
            </w:pPr>
            <w:r>
              <w:t>Part 1: 4B</w:t>
            </w:r>
          </w:p>
        </w:tc>
      </w:tr>
      <w:tr w:rsidR="00455339" w14:paraId="5316A120" w14:textId="77777777" w:rsidTr="0018009E">
        <w:tc>
          <w:tcPr>
            <w:tcW w:w="678" w:type="dxa"/>
          </w:tcPr>
          <w:p w14:paraId="0DD4536A" w14:textId="77777777" w:rsidR="00455339" w:rsidRDefault="00455339" w:rsidP="00455339">
            <w:r>
              <w:t>3.3.4</w:t>
            </w:r>
          </w:p>
        </w:tc>
        <w:tc>
          <w:tcPr>
            <w:tcW w:w="8227" w:type="dxa"/>
          </w:tcPr>
          <w:p w14:paraId="2590BF75" w14:textId="77777777" w:rsidR="00455339" w:rsidRDefault="00455339" w:rsidP="00455339">
            <w:pPr>
              <w:pStyle w:val="Bullet1"/>
            </w:pPr>
            <w:r>
              <w:t>Increase and decrease list levels</w:t>
            </w:r>
          </w:p>
        </w:tc>
        <w:tc>
          <w:tcPr>
            <w:tcW w:w="1885" w:type="dxa"/>
          </w:tcPr>
          <w:p w14:paraId="3D0DBCF4" w14:textId="77777777" w:rsidR="00455339" w:rsidRDefault="008B7EB9" w:rsidP="00D526CA">
            <w:pPr>
              <w:pStyle w:val="Reference"/>
            </w:pPr>
            <w:r>
              <w:t>Part 1: 4B</w:t>
            </w:r>
          </w:p>
        </w:tc>
      </w:tr>
      <w:tr w:rsidR="00455339" w14:paraId="4D1B01F4" w14:textId="77777777" w:rsidTr="0018009E">
        <w:tc>
          <w:tcPr>
            <w:tcW w:w="678" w:type="dxa"/>
          </w:tcPr>
          <w:p w14:paraId="26302337" w14:textId="77777777" w:rsidR="00455339" w:rsidRDefault="00455339" w:rsidP="00455339">
            <w:r>
              <w:t>3.3.5</w:t>
            </w:r>
          </w:p>
        </w:tc>
        <w:tc>
          <w:tcPr>
            <w:tcW w:w="8227" w:type="dxa"/>
          </w:tcPr>
          <w:p w14:paraId="1FC3BF9D" w14:textId="77777777" w:rsidR="00455339" w:rsidRDefault="00455339" w:rsidP="00455339">
            <w:pPr>
              <w:pStyle w:val="Bullet1"/>
            </w:pPr>
            <w:r>
              <w:t>Restart and continue list numbering</w:t>
            </w:r>
          </w:p>
        </w:tc>
        <w:tc>
          <w:tcPr>
            <w:tcW w:w="1885" w:type="dxa"/>
          </w:tcPr>
          <w:p w14:paraId="339A9A37" w14:textId="77777777" w:rsidR="00455339" w:rsidRDefault="008B7EB9" w:rsidP="00D526CA">
            <w:pPr>
              <w:pStyle w:val="Reference"/>
            </w:pPr>
            <w:r>
              <w:t>Part 1: 4B</w:t>
            </w:r>
          </w:p>
        </w:tc>
      </w:tr>
      <w:tr w:rsidR="00455339" w14:paraId="0FA27B67" w14:textId="77777777" w:rsidTr="0018009E">
        <w:tc>
          <w:tcPr>
            <w:tcW w:w="678" w:type="dxa"/>
          </w:tcPr>
          <w:p w14:paraId="2026BC8B" w14:textId="77777777" w:rsidR="00455339" w:rsidRDefault="00455339" w:rsidP="00455339">
            <w:r>
              <w:t>3.3.6</w:t>
            </w:r>
          </w:p>
        </w:tc>
        <w:tc>
          <w:tcPr>
            <w:tcW w:w="8227" w:type="dxa"/>
          </w:tcPr>
          <w:p w14:paraId="091BDE3E" w14:textId="77777777" w:rsidR="00455339" w:rsidRDefault="00455339" w:rsidP="00455339">
            <w:pPr>
              <w:pStyle w:val="Bullet1"/>
            </w:pPr>
            <w:r>
              <w:t>Set starting number values</w:t>
            </w:r>
          </w:p>
        </w:tc>
        <w:tc>
          <w:tcPr>
            <w:tcW w:w="1885" w:type="dxa"/>
          </w:tcPr>
          <w:p w14:paraId="0D29976A" w14:textId="77777777" w:rsidR="00455339" w:rsidRDefault="008B7EB9" w:rsidP="00D526CA">
            <w:pPr>
              <w:pStyle w:val="Reference"/>
            </w:pPr>
            <w:r>
              <w:t>Part 1: 4B</w:t>
            </w:r>
          </w:p>
        </w:tc>
      </w:tr>
    </w:tbl>
    <w:p w14:paraId="6764D33E" w14:textId="77777777" w:rsidR="007E6F4A" w:rsidRDefault="007E6F4A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3885F24C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2208CD8A" w14:textId="77777777" w:rsidR="007E6F4A" w:rsidRPr="00B32BC9" w:rsidRDefault="007E6F4A" w:rsidP="003A6279">
            <w:pPr>
              <w:pStyle w:val="Domain"/>
            </w:pPr>
            <w:r>
              <w:t>4.0</w:t>
            </w:r>
          </w:p>
        </w:tc>
        <w:tc>
          <w:tcPr>
            <w:tcW w:w="8227" w:type="dxa"/>
            <w:shd w:val="clear" w:color="auto" w:fill="009DDC"/>
          </w:tcPr>
          <w:p w14:paraId="46C1DCB5" w14:textId="77777777" w:rsidR="007E6F4A" w:rsidRPr="00B32BC9" w:rsidRDefault="00455339" w:rsidP="0069044A">
            <w:pPr>
              <w:pStyle w:val="Domain"/>
            </w:pPr>
            <w:r>
              <w:t>Create and Manage References</w:t>
            </w:r>
          </w:p>
        </w:tc>
        <w:tc>
          <w:tcPr>
            <w:tcW w:w="1885" w:type="dxa"/>
            <w:shd w:val="clear" w:color="auto" w:fill="009DDC"/>
          </w:tcPr>
          <w:p w14:paraId="163CE0BA" w14:textId="77777777" w:rsidR="007E6F4A" w:rsidRPr="00B32BC9" w:rsidRDefault="007E6F4A" w:rsidP="00EC6EA9">
            <w:pPr>
              <w:pStyle w:val="CoveredIn"/>
            </w:pPr>
            <w:r w:rsidRPr="00B32BC9">
              <w:t>Covered In</w:t>
            </w:r>
          </w:p>
        </w:tc>
      </w:tr>
      <w:tr w:rsidR="007E6F4A" w14:paraId="6FB125CD" w14:textId="77777777" w:rsidTr="0018009E">
        <w:tc>
          <w:tcPr>
            <w:tcW w:w="678" w:type="dxa"/>
          </w:tcPr>
          <w:p w14:paraId="05AD2654" w14:textId="77777777" w:rsidR="007E6F4A" w:rsidRPr="00B32BC9" w:rsidRDefault="00455339" w:rsidP="003A6279">
            <w:pPr>
              <w:pStyle w:val="Objective"/>
            </w:pPr>
            <w:r>
              <w:t>4</w:t>
            </w:r>
            <w:r w:rsidR="007E6F4A">
              <w:t>.1</w:t>
            </w:r>
          </w:p>
        </w:tc>
        <w:tc>
          <w:tcPr>
            <w:tcW w:w="8227" w:type="dxa"/>
          </w:tcPr>
          <w:p w14:paraId="5EA41A63" w14:textId="77777777" w:rsidR="007E6F4A" w:rsidRPr="00B32BC9" w:rsidRDefault="00455339" w:rsidP="00EC6EA9">
            <w:pPr>
              <w:pStyle w:val="Objective"/>
            </w:pPr>
            <w:r>
              <w:t>Create and manage reference elements</w:t>
            </w:r>
          </w:p>
        </w:tc>
        <w:tc>
          <w:tcPr>
            <w:tcW w:w="1885" w:type="dxa"/>
          </w:tcPr>
          <w:p w14:paraId="589538CE" w14:textId="77777777" w:rsidR="007E6F4A" w:rsidRDefault="007E6F4A" w:rsidP="00AE222F">
            <w:pPr>
              <w:pStyle w:val="Reference"/>
            </w:pPr>
          </w:p>
        </w:tc>
      </w:tr>
      <w:tr w:rsidR="007E6F4A" w14:paraId="7EE8A4DC" w14:textId="77777777" w:rsidTr="0018009E">
        <w:tc>
          <w:tcPr>
            <w:tcW w:w="678" w:type="dxa"/>
          </w:tcPr>
          <w:p w14:paraId="7A042A0C" w14:textId="77777777" w:rsidR="007E6F4A" w:rsidRDefault="00455339" w:rsidP="003A6279">
            <w:r>
              <w:t>4.1.1</w:t>
            </w:r>
          </w:p>
        </w:tc>
        <w:tc>
          <w:tcPr>
            <w:tcW w:w="8227" w:type="dxa"/>
          </w:tcPr>
          <w:p w14:paraId="0CCE02E0" w14:textId="77777777" w:rsidR="007E6F4A" w:rsidRDefault="00455339" w:rsidP="00EC6EA9">
            <w:pPr>
              <w:pStyle w:val="Bullet1"/>
            </w:pPr>
            <w:r>
              <w:t>Insert footnotes and endnotes</w:t>
            </w:r>
          </w:p>
        </w:tc>
        <w:tc>
          <w:tcPr>
            <w:tcW w:w="1885" w:type="dxa"/>
          </w:tcPr>
          <w:p w14:paraId="5651103C" w14:textId="77777777" w:rsidR="007E6F4A" w:rsidRDefault="00D66962" w:rsidP="00AE222F">
            <w:pPr>
              <w:pStyle w:val="Reference"/>
            </w:pPr>
            <w:r>
              <w:t>Part 3: 4E</w:t>
            </w:r>
          </w:p>
        </w:tc>
      </w:tr>
      <w:tr w:rsidR="007E6F4A" w14:paraId="5E9F0902" w14:textId="77777777" w:rsidTr="0018009E">
        <w:tc>
          <w:tcPr>
            <w:tcW w:w="678" w:type="dxa"/>
          </w:tcPr>
          <w:p w14:paraId="3E098EAC" w14:textId="77777777" w:rsidR="007E6F4A" w:rsidRDefault="00455339" w:rsidP="003A6279">
            <w:r>
              <w:t>4.1.2</w:t>
            </w:r>
          </w:p>
        </w:tc>
        <w:tc>
          <w:tcPr>
            <w:tcW w:w="8227" w:type="dxa"/>
          </w:tcPr>
          <w:p w14:paraId="0FB334FA" w14:textId="77777777" w:rsidR="007E6F4A" w:rsidRDefault="00455339" w:rsidP="00455339">
            <w:pPr>
              <w:pStyle w:val="Bullet1"/>
            </w:pPr>
            <w:r>
              <w:t>Modify footnote and endnote properties</w:t>
            </w:r>
          </w:p>
        </w:tc>
        <w:tc>
          <w:tcPr>
            <w:tcW w:w="1885" w:type="dxa"/>
          </w:tcPr>
          <w:p w14:paraId="69042226" w14:textId="77777777" w:rsidR="007E6F4A" w:rsidRDefault="00D66962" w:rsidP="00AE222F">
            <w:pPr>
              <w:pStyle w:val="Reference"/>
            </w:pPr>
            <w:r>
              <w:t>Part 3: 4E</w:t>
            </w:r>
          </w:p>
        </w:tc>
      </w:tr>
      <w:tr w:rsidR="007E6F4A" w14:paraId="06204393" w14:textId="77777777" w:rsidTr="0018009E">
        <w:tc>
          <w:tcPr>
            <w:tcW w:w="678" w:type="dxa"/>
          </w:tcPr>
          <w:p w14:paraId="16297F93" w14:textId="77777777" w:rsidR="007E6F4A" w:rsidRDefault="00455339" w:rsidP="003A6279">
            <w:r>
              <w:t>4.1.3</w:t>
            </w:r>
          </w:p>
        </w:tc>
        <w:tc>
          <w:tcPr>
            <w:tcW w:w="8227" w:type="dxa"/>
          </w:tcPr>
          <w:p w14:paraId="510FE8D1" w14:textId="77777777" w:rsidR="007E6F4A" w:rsidRDefault="00455339" w:rsidP="00455339">
            <w:pPr>
              <w:pStyle w:val="Bullet1"/>
            </w:pPr>
            <w:r>
              <w:t>Create and modify bibliography citation sources</w:t>
            </w:r>
          </w:p>
        </w:tc>
        <w:tc>
          <w:tcPr>
            <w:tcW w:w="1885" w:type="dxa"/>
          </w:tcPr>
          <w:p w14:paraId="6A637F87" w14:textId="77777777" w:rsidR="007E6F4A" w:rsidRDefault="00D66962" w:rsidP="00AE222F">
            <w:pPr>
              <w:pStyle w:val="Reference"/>
            </w:pPr>
            <w:r>
              <w:t>Part 3: 4F</w:t>
            </w:r>
          </w:p>
        </w:tc>
      </w:tr>
      <w:tr w:rsidR="007E6F4A" w14:paraId="3E6119C5" w14:textId="77777777" w:rsidTr="0018009E">
        <w:tc>
          <w:tcPr>
            <w:tcW w:w="678" w:type="dxa"/>
          </w:tcPr>
          <w:p w14:paraId="1ECD169A" w14:textId="77777777" w:rsidR="007E6F4A" w:rsidRDefault="00455339" w:rsidP="003A6279">
            <w:r>
              <w:t>4.1.4</w:t>
            </w:r>
          </w:p>
        </w:tc>
        <w:tc>
          <w:tcPr>
            <w:tcW w:w="8227" w:type="dxa"/>
          </w:tcPr>
          <w:p w14:paraId="3CE8CE43" w14:textId="77777777" w:rsidR="007E6F4A" w:rsidRDefault="00455339" w:rsidP="00455339">
            <w:pPr>
              <w:pStyle w:val="Bullet1"/>
            </w:pPr>
            <w:r>
              <w:t>Insert citations for bibliographies</w:t>
            </w:r>
          </w:p>
        </w:tc>
        <w:tc>
          <w:tcPr>
            <w:tcW w:w="1885" w:type="dxa"/>
          </w:tcPr>
          <w:p w14:paraId="4A3DC2A5" w14:textId="77777777" w:rsidR="007E6F4A" w:rsidRDefault="00D66962" w:rsidP="00AE222F">
            <w:pPr>
              <w:pStyle w:val="Reference"/>
            </w:pPr>
            <w:r>
              <w:t>Part 3: 4F</w:t>
            </w:r>
          </w:p>
        </w:tc>
      </w:tr>
      <w:tr w:rsidR="007E6F4A" w14:paraId="1BA2A205" w14:textId="77777777" w:rsidTr="0018009E">
        <w:tc>
          <w:tcPr>
            <w:tcW w:w="678" w:type="dxa"/>
          </w:tcPr>
          <w:p w14:paraId="2E266EA3" w14:textId="77777777" w:rsidR="007E6F4A" w:rsidRDefault="00455339" w:rsidP="0018009E">
            <w:pPr>
              <w:pStyle w:val="Objective"/>
            </w:pPr>
            <w:r>
              <w:t>4</w:t>
            </w:r>
            <w:r w:rsidR="007E6F4A">
              <w:t>.2</w:t>
            </w:r>
          </w:p>
        </w:tc>
        <w:tc>
          <w:tcPr>
            <w:tcW w:w="8227" w:type="dxa"/>
          </w:tcPr>
          <w:p w14:paraId="136F356A" w14:textId="77777777" w:rsidR="007E6F4A" w:rsidRDefault="00455339" w:rsidP="0018009E">
            <w:pPr>
              <w:pStyle w:val="Objective"/>
            </w:pPr>
            <w:r>
              <w:t>Create and manage reference tables</w:t>
            </w:r>
          </w:p>
        </w:tc>
        <w:tc>
          <w:tcPr>
            <w:tcW w:w="1885" w:type="dxa"/>
          </w:tcPr>
          <w:p w14:paraId="2C60E0F3" w14:textId="77777777" w:rsidR="007E6F4A" w:rsidRDefault="007E6F4A" w:rsidP="00D526CA">
            <w:pPr>
              <w:pStyle w:val="Reference"/>
            </w:pPr>
          </w:p>
        </w:tc>
      </w:tr>
      <w:tr w:rsidR="007E6F4A" w14:paraId="494CCEDC" w14:textId="77777777" w:rsidTr="0018009E">
        <w:tc>
          <w:tcPr>
            <w:tcW w:w="678" w:type="dxa"/>
          </w:tcPr>
          <w:p w14:paraId="492E6831" w14:textId="77777777" w:rsidR="007E6F4A" w:rsidRDefault="00455339" w:rsidP="003A6279">
            <w:r>
              <w:t>4.2.1</w:t>
            </w:r>
          </w:p>
        </w:tc>
        <w:tc>
          <w:tcPr>
            <w:tcW w:w="8227" w:type="dxa"/>
          </w:tcPr>
          <w:p w14:paraId="145FF97E" w14:textId="77777777" w:rsidR="007E6F4A" w:rsidRDefault="00455339" w:rsidP="00D526CA">
            <w:pPr>
              <w:pStyle w:val="Bullet1"/>
            </w:pPr>
            <w:r>
              <w:t>Insert tables of contents</w:t>
            </w:r>
          </w:p>
        </w:tc>
        <w:tc>
          <w:tcPr>
            <w:tcW w:w="1885" w:type="dxa"/>
          </w:tcPr>
          <w:p w14:paraId="40F31A82" w14:textId="77777777" w:rsidR="007E6F4A" w:rsidRDefault="00E73F8C" w:rsidP="00D526CA">
            <w:pPr>
              <w:pStyle w:val="Reference"/>
            </w:pPr>
            <w:r>
              <w:t>Part 2: 6C</w:t>
            </w:r>
          </w:p>
        </w:tc>
      </w:tr>
      <w:tr w:rsidR="007E6F4A" w14:paraId="101228F5" w14:textId="77777777" w:rsidTr="0018009E">
        <w:tc>
          <w:tcPr>
            <w:tcW w:w="678" w:type="dxa"/>
          </w:tcPr>
          <w:p w14:paraId="22A89B66" w14:textId="77777777" w:rsidR="007E6F4A" w:rsidRDefault="00455339" w:rsidP="003A6279">
            <w:r>
              <w:t>4.2.2</w:t>
            </w:r>
          </w:p>
        </w:tc>
        <w:tc>
          <w:tcPr>
            <w:tcW w:w="8227" w:type="dxa"/>
          </w:tcPr>
          <w:p w14:paraId="395E6ADA" w14:textId="77777777" w:rsidR="007E6F4A" w:rsidRDefault="00455339" w:rsidP="00455339">
            <w:pPr>
              <w:pStyle w:val="Bullet1"/>
            </w:pPr>
            <w:r>
              <w:t>Customize tables of contents</w:t>
            </w:r>
          </w:p>
        </w:tc>
        <w:tc>
          <w:tcPr>
            <w:tcW w:w="1885" w:type="dxa"/>
          </w:tcPr>
          <w:p w14:paraId="7635FC04" w14:textId="77777777" w:rsidR="007E6F4A" w:rsidRDefault="00E73F8C" w:rsidP="00D526CA">
            <w:pPr>
              <w:pStyle w:val="Reference"/>
            </w:pPr>
            <w:r>
              <w:t>Part 2: 6C</w:t>
            </w:r>
          </w:p>
        </w:tc>
      </w:tr>
      <w:tr w:rsidR="007E6F4A" w14:paraId="7C3CF94A" w14:textId="77777777" w:rsidTr="0018009E">
        <w:tc>
          <w:tcPr>
            <w:tcW w:w="678" w:type="dxa"/>
          </w:tcPr>
          <w:p w14:paraId="23B9EA17" w14:textId="77777777" w:rsidR="007E6F4A" w:rsidRDefault="00455339" w:rsidP="003A6279">
            <w:r>
              <w:t>4.2.3</w:t>
            </w:r>
          </w:p>
        </w:tc>
        <w:tc>
          <w:tcPr>
            <w:tcW w:w="8227" w:type="dxa"/>
          </w:tcPr>
          <w:p w14:paraId="2E5638D7" w14:textId="77777777" w:rsidR="007E6F4A" w:rsidRDefault="00455339" w:rsidP="00D526CA">
            <w:pPr>
              <w:pStyle w:val="Bullet1"/>
            </w:pPr>
            <w:r>
              <w:t>Insert bibliographies</w:t>
            </w:r>
          </w:p>
        </w:tc>
        <w:tc>
          <w:tcPr>
            <w:tcW w:w="1885" w:type="dxa"/>
          </w:tcPr>
          <w:p w14:paraId="3CCF6AB2" w14:textId="77777777" w:rsidR="007E6F4A" w:rsidRDefault="00A76B76" w:rsidP="00D526CA">
            <w:pPr>
              <w:pStyle w:val="Reference"/>
            </w:pPr>
            <w:r>
              <w:t>Part 3: 4F</w:t>
            </w:r>
          </w:p>
        </w:tc>
      </w:tr>
    </w:tbl>
    <w:p w14:paraId="4A3488CA" w14:textId="77777777" w:rsidR="007E6F4A" w:rsidRDefault="007E6F4A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56FED2A0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5C707F6E" w14:textId="77777777" w:rsidR="007E6F4A" w:rsidRPr="00B32BC9" w:rsidRDefault="007E6F4A" w:rsidP="003A6279">
            <w:pPr>
              <w:pStyle w:val="Domain"/>
            </w:pPr>
            <w:r>
              <w:t>5.0</w:t>
            </w:r>
          </w:p>
        </w:tc>
        <w:tc>
          <w:tcPr>
            <w:tcW w:w="8227" w:type="dxa"/>
            <w:shd w:val="clear" w:color="auto" w:fill="009DDC"/>
          </w:tcPr>
          <w:p w14:paraId="62D574D4" w14:textId="77777777" w:rsidR="007E6F4A" w:rsidRPr="00B32BC9" w:rsidRDefault="00455339" w:rsidP="0069044A">
            <w:pPr>
              <w:pStyle w:val="Domain"/>
            </w:pPr>
            <w:r>
              <w:t>Insert and Format Graphic Elements</w:t>
            </w:r>
          </w:p>
        </w:tc>
        <w:tc>
          <w:tcPr>
            <w:tcW w:w="1885" w:type="dxa"/>
            <w:shd w:val="clear" w:color="auto" w:fill="009DDC"/>
          </w:tcPr>
          <w:p w14:paraId="31EFC900" w14:textId="77777777" w:rsidR="007E6F4A" w:rsidRPr="00B32BC9" w:rsidRDefault="007E6F4A" w:rsidP="00EC6EA9">
            <w:pPr>
              <w:pStyle w:val="CoveredIn"/>
            </w:pPr>
            <w:r w:rsidRPr="00B32BC9">
              <w:t>Covered In</w:t>
            </w:r>
          </w:p>
        </w:tc>
      </w:tr>
      <w:tr w:rsidR="007E6F4A" w14:paraId="68079C14" w14:textId="77777777" w:rsidTr="0018009E">
        <w:tc>
          <w:tcPr>
            <w:tcW w:w="678" w:type="dxa"/>
          </w:tcPr>
          <w:p w14:paraId="08E324DC" w14:textId="77777777" w:rsidR="007E6F4A" w:rsidRPr="00B32BC9" w:rsidRDefault="00455339" w:rsidP="003A6279">
            <w:pPr>
              <w:pStyle w:val="Objective"/>
            </w:pPr>
            <w:r>
              <w:t>5.</w:t>
            </w:r>
            <w:r w:rsidR="007E6F4A">
              <w:t>1</w:t>
            </w:r>
          </w:p>
        </w:tc>
        <w:tc>
          <w:tcPr>
            <w:tcW w:w="8227" w:type="dxa"/>
          </w:tcPr>
          <w:p w14:paraId="0D09D282" w14:textId="77777777" w:rsidR="007E6F4A" w:rsidRPr="00B32BC9" w:rsidRDefault="00455339" w:rsidP="00EC6EA9">
            <w:pPr>
              <w:pStyle w:val="Objective"/>
            </w:pPr>
            <w:r>
              <w:t>Insert illustrations and text boxes</w:t>
            </w:r>
          </w:p>
        </w:tc>
        <w:tc>
          <w:tcPr>
            <w:tcW w:w="1885" w:type="dxa"/>
          </w:tcPr>
          <w:p w14:paraId="4CDD7CBF" w14:textId="77777777" w:rsidR="007E6F4A" w:rsidRDefault="007E6F4A" w:rsidP="00AE222F">
            <w:pPr>
              <w:pStyle w:val="Reference"/>
            </w:pPr>
          </w:p>
        </w:tc>
      </w:tr>
      <w:tr w:rsidR="007E6F4A" w14:paraId="2EF300AB" w14:textId="77777777" w:rsidTr="0018009E">
        <w:tc>
          <w:tcPr>
            <w:tcW w:w="678" w:type="dxa"/>
          </w:tcPr>
          <w:p w14:paraId="06FB8C4D" w14:textId="77777777" w:rsidR="007E6F4A" w:rsidRDefault="00455339" w:rsidP="003A6279">
            <w:r>
              <w:t>5.1.1</w:t>
            </w:r>
          </w:p>
        </w:tc>
        <w:tc>
          <w:tcPr>
            <w:tcW w:w="8227" w:type="dxa"/>
          </w:tcPr>
          <w:p w14:paraId="7B422210" w14:textId="77777777" w:rsidR="007E6F4A" w:rsidRDefault="00455339" w:rsidP="00EC6EA9">
            <w:pPr>
              <w:pStyle w:val="Bullet1"/>
            </w:pPr>
            <w:r>
              <w:t>Insert shapes</w:t>
            </w:r>
          </w:p>
        </w:tc>
        <w:tc>
          <w:tcPr>
            <w:tcW w:w="1885" w:type="dxa"/>
          </w:tcPr>
          <w:p w14:paraId="3321B394" w14:textId="77777777" w:rsidR="007E6F4A" w:rsidRDefault="006C060F" w:rsidP="00AE222F">
            <w:pPr>
              <w:pStyle w:val="Reference"/>
            </w:pPr>
            <w:r>
              <w:t xml:space="preserve">Part </w:t>
            </w:r>
            <w:r w:rsidR="00414851">
              <w:t>1</w:t>
            </w:r>
            <w:r>
              <w:t xml:space="preserve">: </w:t>
            </w:r>
            <w:r w:rsidR="00414851">
              <w:t>6B</w:t>
            </w:r>
          </w:p>
        </w:tc>
      </w:tr>
      <w:tr w:rsidR="007E6F4A" w14:paraId="17A71DC3" w14:textId="77777777" w:rsidTr="0018009E">
        <w:tc>
          <w:tcPr>
            <w:tcW w:w="678" w:type="dxa"/>
          </w:tcPr>
          <w:p w14:paraId="3B6D7A09" w14:textId="77777777" w:rsidR="007E6F4A" w:rsidRDefault="00455339" w:rsidP="003A6279">
            <w:r>
              <w:t>5.1.2</w:t>
            </w:r>
          </w:p>
        </w:tc>
        <w:tc>
          <w:tcPr>
            <w:tcW w:w="8227" w:type="dxa"/>
          </w:tcPr>
          <w:p w14:paraId="71EF83E8" w14:textId="77777777" w:rsidR="007E6F4A" w:rsidRDefault="00455339" w:rsidP="00455339">
            <w:pPr>
              <w:pStyle w:val="Bullet1"/>
            </w:pPr>
            <w:r>
              <w:t>Insert pictures</w:t>
            </w:r>
          </w:p>
        </w:tc>
        <w:tc>
          <w:tcPr>
            <w:tcW w:w="1885" w:type="dxa"/>
          </w:tcPr>
          <w:p w14:paraId="0CA456EB" w14:textId="77777777" w:rsidR="007E6F4A" w:rsidRDefault="006C060F" w:rsidP="00AE222F">
            <w:pPr>
              <w:pStyle w:val="Reference"/>
            </w:pPr>
            <w:r>
              <w:t xml:space="preserve">Part </w:t>
            </w:r>
            <w:r w:rsidR="00063759">
              <w:t>1</w:t>
            </w:r>
            <w:r>
              <w:t xml:space="preserve">: </w:t>
            </w:r>
            <w:r w:rsidR="00063759">
              <w:t>6B</w:t>
            </w:r>
          </w:p>
        </w:tc>
      </w:tr>
      <w:tr w:rsidR="007E6F4A" w14:paraId="3BDF7FB6" w14:textId="77777777" w:rsidTr="0018009E">
        <w:tc>
          <w:tcPr>
            <w:tcW w:w="678" w:type="dxa"/>
          </w:tcPr>
          <w:p w14:paraId="012D71A6" w14:textId="77777777" w:rsidR="007E6F4A" w:rsidRDefault="00455339" w:rsidP="003A6279">
            <w:r>
              <w:t>5.1.3</w:t>
            </w:r>
          </w:p>
        </w:tc>
        <w:tc>
          <w:tcPr>
            <w:tcW w:w="8227" w:type="dxa"/>
          </w:tcPr>
          <w:p w14:paraId="476D9C6F" w14:textId="77777777" w:rsidR="007E6F4A" w:rsidRDefault="00455339" w:rsidP="00455339">
            <w:pPr>
              <w:pStyle w:val="Bullet1"/>
            </w:pPr>
            <w:r>
              <w:t>Insert 3D models</w:t>
            </w:r>
          </w:p>
        </w:tc>
        <w:tc>
          <w:tcPr>
            <w:tcW w:w="1885" w:type="dxa"/>
          </w:tcPr>
          <w:p w14:paraId="531731D4" w14:textId="77777777" w:rsidR="007E6F4A" w:rsidRDefault="00063759" w:rsidP="00AE222F">
            <w:pPr>
              <w:pStyle w:val="Reference"/>
            </w:pPr>
            <w:r>
              <w:t>Part 1: 6B</w:t>
            </w:r>
          </w:p>
        </w:tc>
      </w:tr>
      <w:tr w:rsidR="007E6F4A" w14:paraId="337F6A47" w14:textId="77777777" w:rsidTr="0018009E">
        <w:tc>
          <w:tcPr>
            <w:tcW w:w="678" w:type="dxa"/>
          </w:tcPr>
          <w:p w14:paraId="08333FF6" w14:textId="77777777" w:rsidR="007E6F4A" w:rsidRDefault="00455339" w:rsidP="003A6279">
            <w:r>
              <w:t>5.1.4</w:t>
            </w:r>
          </w:p>
        </w:tc>
        <w:tc>
          <w:tcPr>
            <w:tcW w:w="8227" w:type="dxa"/>
          </w:tcPr>
          <w:p w14:paraId="312987DA" w14:textId="77777777" w:rsidR="007E6F4A" w:rsidRDefault="00455339" w:rsidP="00455339">
            <w:pPr>
              <w:pStyle w:val="Bullet1"/>
            </w:pPr>
            <w:r>
              <w:t>Insert SmartArt graphics</w:t>
            </w:r>
          </w:p>
        </w:tc>
        <w:tc>
          <w:tcPr>
            <w:tcW w:w="1885" w:type="dxa"/>
          </w:tcPr>
          <w:p w14:paraId="214D749D" w14:textId="77777777" w:rsidR="007E6F4A" w:rsidRDefault="006C060F" w:rsidP="00AE222F">
            <w:pPr>
              <w:pStyle w:val="Reference"/>
            </w:pPr>
            <w:r>
              <w:t>Part 3: 2D</w:t>
            </w:r>
          </w:p>
        </w:tc>
      </w:tr>
      <w:tr w:rsidR="007E6F4A" w14:paraId="54DB4194" w14:textId="77777777" w:rsidTr="0018009E">
        <w:tc>
          <w:tcPr>
            <w:tcW w:w="678" w:type="dxa"/>
          </w:tcPr>
          <w:p w14:paraId="3A1CE4F5" w14:textId="77777777" w:rsidR="007E6F4A" w:rsidRPr="00EC6EA9" w:rsidRDefault="00455339" w:rsidP="003A6279">
            <w:r>
              <w:t>5.1.5</w:t>
            </w:r>
          </w:p>
        </w:tc>
        <w:tc>
          <w:tcPr>
            <w:tcW w:w="8227" w:type="dxa"/>
          </w:tcPr>
          <w:p w14:paraId="01886991" w14:textId="77777777" w:rsidR="007E6F4A" w:rsidRPr="00EC6EA9" w:rsidRDefault="00455339" w:rsidP="00455339">
            <w:pPr>
              <w:pStyle w:val="Bullet1"/>
            </w:pPr>
            <w:r>
              <w:t>Insert screenshots and screen clippings</w:t>
            </w:r>
          </w:p>
        </w:tc>
        <w:tc>
          <w:tcPr>
            <w:tcW w:w="1885" w:type="dxa"/>
          </w:tcPr>
          <w:p w14:paraId="69469BFE" w14:textId="77777777" w:rsidR="007E6F4A" w:rsidRDefault="006C060F" w:rsidP="00AE222F">
            <w:pPr>
              <w:pStyle w:val="Reference"/>
            </w:pPr>
            <w:r>
              <w:t>Part 3: 1C</w:t>
            </w:r>
          </w:p>
        </w:tc>
      </w:tr>
      <w:tr w:rsidR="007E6F4A" w14:paraId="6B0679F6" w14:textId="77777777" w:rsidTr="0018009E">
        <w:tc>
          <w:tcPr>
            <w:tcW w:w="678" w:type="dxa"/>
          </w:tcPr>
          <w:p w14:paraId="7A6FBC0E" w14:textId="77777777" w:rsidR="007E6F4A" w:rsidRDefault="00455339" w:rsidP="003A6279">
            <w:r>
              <w:t>5.1.6</w:t>
            </w:r>
          </w:p>
        </w:tc>
        <w:tc>
          <w:tcPr>
            <w:tcW w:w="8227" w:type="dxa"/>
          </w:tcPr>
          <w:p w14:paraId="2B8E5781" w14:textId="77777777" w:rsidR="007E6F4A" w:rsidRDefault="00455339" w:rsidP="00D526CA">
            <w:pPr>
              <w:pStyle w:val="Bullet1"/>
            </w:pPr>
            <w:r>
              <w:t>Insert text boxes</w:t>
            </w:r>
          </w:p>
        </w:tc>
        <w:tc>
          <w:tcPr>
            <w:tcW w:w="1885" w:type="dxa"/>
          </w:tcPr>
          <w:p w14:paraId="0EBFB16E" w14:textId="77777777" w:rsidR="007E6F4A" w:rsidRDefault="006C060F" w:rsidP="00AE222F">
            <w:pPr>
              <w:pStyle w:val="Reference"/>
            </w:pPr>
            <w:r>
              <w:t>Part 3: 2A</w:t>
            </w:r>
          </w:p>
        </w:tc>
      </w:tr>
      <w:tr w:rsidR="007E6F4A" w14:paraId="763E7CCB" w14:textId="77777777" w:rsidTr="0018009E">
        <w:tc>
          <w:tcPr>
            <w:tcW w:w="678" w:type="dxa"/>
          </w:tcPr>
          <w:p w14:paraId="7281CAA0" w14:textId="77777777" w:rsidR="007E6F4A" w:rsidRDefault="00455339" w:rsidP="0018009E">
            <w:pPr>
              <w:pStyle w:val="Objective"/>
            </w:pPr>
            <w:r>
              <w:t>5.</w:t>
            </w:r>
            <w:r w:rsidR="007E6F4A">
              <w:t>2</w:t>
            </w:r>
          </w:p>
        </w:tc>
        <w:tc>
          <w:tcPr>
            <w:tcW w:w="8227" w:type="dxa"/>
          </w:tcPr>
          <w:p w14:paraId="78474A7E" w14:textId="77777777" w:rsidR="007E6F4A" w:rsidRDefault="00455339" w:rsidP="0018009E">
            <w:pPr>
              <w:pStyle w:val="Objective"/>
            </w:pPr>
            <w:r>
              <w:t>Format illustrations and text boxes</w:t>
            </w:r>
          </w:p>
        </w:tc>
        <w:tc>
          <w:tcPr>
            <w:tcW w:w="1885" w:type="dxa"/>
          </w:tcPr>
          <w:p w14:paraId="6201B30A" w14:textId="77777777" w:rsidR="007E6F4A" w:rsidRDefault="007E6F4A" w:rsidP="00D526CA">
            <w:pPr>
              <w:pStyle w:val="Reference"/>
            </w:pPr>
          </w:p>
        </w:tc>
      </w:tr>
      <w:tr w:rsidR="007E6F4A" w14:paraId="2F2FC1F7" w14:textId="77777777" w:rsidTr="0018009E">
        <w:tc>
          <w:tcPr>
            <w:tcW w:w="678" w:type="dxa"/>
          </w:tcPr>
          <w:p w14:paraId="564662BE" w14:textId="77777777" w:rsidR="007E6F4A" w:rsidRDefault="00455339" w:rsidP="003A6279">
            <w:r>
              <w:t>5.2.1</w:t>
            </w:r>
          </w:p>
        </w:tc>
        <w:tc>
          <w:tcPr>
            <w:tcW w:w="8227" w:type="dxa"/>
          </w:tcPr>
          <w:p w14:paraId="6546FB8C" w14:textId="77777777" w:rsidR="007E6F4A" w:rsidRDefault="00455339" w:rsidP="00D526CA">
            <w:pPr>
              <w:pStyle w:val="Bullet1"/>
            </w:pPr>
            <w:r>
              <w:t>Apply artistic effects</w:t>
            </w:r>
          </w:p>
        </w:tc>
        <w:tc>
          <w:tcPr>
            <w:tcW w:w="1885" w:type="dxa"/>
          </w:tcPr>
          <w:p w14:paraId="6F2D129B" w14:textId="77777777" w:rsidR="007E6F4A" w:rsidRDefault="00434093" w:rsidP="00D526CA">
            <w:pPr>
              <w:pStyle w:val="Reference"/>
            </w:pPr>
            <w:r>
              <w:t>Part 3: 1B</w:t>
            </w:r>
          </w:p>
        </w:tc>
      </w:tr>
      <w:tr w:rsidR="007E6F4A" w14:paraId="1A34284E" w14:textId="77777777" w:rsidTr="0018009E">
        <w:tc>
          <w:tcPr>
            <w:tcW w:w="678" w:type="dxa"/>
          </w:tcPr>
          <w:p w14:paraId="5630EBBC" w14:textId="77777777" w:rsidR="007E6F4A" w:rsidRDefault="00455339" w:rsidP="003A6279">
            <w:r>
              <w:t>5.2.2</w:t>
            </w:r>
          </w:p>
        </w:tc>
        <w:tc>
          <w:tcPr>
            <w:tcW w:w="8227" w:type="dxa"/>
          </w:tcPr>
          <w:p w14:paraId="2DD05E52" w14:textId="77777777" w:rsidR="007E6F4A" w:rsidRDefault="00455339" w:rsidP="00455339">
            <w:pPr>
              <w:pStyle w:val="Bullet1"/>
            </w:pPr>
            <w:r>
              <w:t>Apply picture effects and picture styles</w:t>
            </w:r>
          </w:p>
        </w:tc>
        <w:tc>
          <w:tcPr>
            <w:tcW w:w="1885" w:type="dxa"/>
          </w:tcPr>
          <w:p w14:paraId="2DBF2D28" w14:textId="77777777" w:rsidR="007E6F4A" w:rsidRDefault="00434093" w:rsidP="00D526CA">
            <w:pPr>
              <w:pStyle w:val="Reference"/>
            </w:pPr>
            <w:r>
              <w:t>Part 3: 1B</w:t>
            </w:r>
          </w:p>
        </w:tc>
      </w:tr>
      <w:tr w:rsidR="007E6F4A" w14:paraId="26280A9D" w14:textId="77777777" w:rsidTr="0018009E">
        <w:tc>
          <w:tcPr>
            <w:tcW w:w="678" w:type="dxa"/>
          </w:tcPr>
          <w:p w14:paraId="5DFB0AD5" w14:textId="77777777" w:rsidR="007E6F4A" w:rsidRDefault="00455339" w:rsidP="003A6279">
            <w:r>
              <w:t>5.2.3</w:t>
            </w:r>
          </w:p>
        </w:tc>
        <w:tc>
          <w:tcPr>
            <w:tcW w:w="8227" w:type="dxa"/>
          </w:tcPr>
          <w:p w14:paraId="02DB66B3" w14:textId="77777777" w:rsidR="007E6F4A" w:rsidRDefault="00455339" w:rsidP="00D526CA">
            <w:pPr>
              <w:pStyle w:val="Bullet1"/>
            </w:pPr>
            <w:r>
              <w:t>Remove picture backgrounds</w:t>
            </w:r>
          </w:p>
        </w:tc>
        <w:tc>
          <w:tcPr>
            <w:tcW w:w="1885" w:type="dxa"/>
          </w:tcPr>
          <w:p w14:paraId="35FF81EC" w14:textId="77777777" w:rsidR="007E6F4A" w:rsidRDefault="00434093" w:rsidP="00D526CA">
            <w:pPr>
              <w:pStyle w:val="Reference"/>
            </w:pPr>
            <w:r>
              <w:t>Part 3: 1A</w:t>
            </w:r>
          </w:p>
        </w:tc>
      </w:tr>
      <w:tr w:rsidR="00455339" w14:paraId="0E2889E3" w14:textId="77777777" w:rsidTr="0018009E">
        <w:tc>
          <w:tcPr>
            <w:tcW w:w="678" w:type="dxa"/>
          </w:tcPr>
          <w:p w14:paraId="692BE546" w14:textId="77777777" w:rsidR="00455339" w:rsidRDefault="00455339" w:rsidP="003A6279">
            <w:r>
              <w:t>5.2.4</w:t>
            </w:r>
          </w:p>
        </w:tc>
        <w:tc>
          <w:tcPr>
            <w:tcW w:w="8227" w:type="dxa"/>
          </w:tcPr>
          <w:p w14:paraId="5407B021" w14:textId="77777777" w:rsidR="00455339" w:rsidRDefault="00455339" w:rsidP="00D526CA">
            <w:pPr>
              <w:pStyle w:val="Bullet1"/>
            </w:pPr>
            <w:r>
              <w:t>Format graphic elements</w:t>
            </w:r>
          </w:p>
        </w:tc>
        <w:tc>
          <w:tcPr>
            <w:tcW w:w="1885" w:type="dxa"/>
          </w:tcPr>
          <w:p w14:paraId="45FCCBF0" w14:textId="77777777" w:rsidR="00455339" w:rsidRDefault="00434093" w:rsidP="00D526CA">
            <w:pPr>
              <w:pStyle w:val="Reference"/>
            </w:pPr>
            <w:r>
              <w:t>Part 3: 1C</w:t>
            </w:r>
          </w:p>
        </w:tc>
      </w:tr>
      <w:tr w:rsidR="00455339" w14:paraId="0E3FB929" w14:textId="77777777" w:rsidTr="0018009E">
        <w:tc>
          <w:tcPr>
            <w:tcW w:w="678" w:type="dxa"/>
          </w:tcPr>
          <w:p w14:paraId="443E78D2" w14:textId="77777777" w:rsidR="00455339" w:rsidRDefault="00455339" w:rsidP="003A6279">
            <w:r>
              <w:lastRenderedPageBreak/>
              <w:t>5.2.5</w:t>
            </w:r>
          </w:p>
        </w:tc>
        <w:tc>
          <w:tcPr>
            <w:tcW w:w="8227" w:type="dxa"/>
          </w:tcPr>
          <w:p w14:paraId="2BADE256" w14:textId="77777777" w:rsidR="00455339" w:rsidRDefault="00455339" w:rsidP="00D526CA">
            <w:pPr>
              <w:pStyle w:val="Bullet1"/>
            </w:pPr>
            <w:r>
              <w:t>Format SmartArt graphics</w:t>
            </w:r>
          </w:p>
        </w:tc>
        <w:tc>
          <w:tcPr>
            <w:tcW w:w="1885" w:type="dxa"/>
          </w:tcPr>
          <w:p w14:paraId="48D0D31C" w14:textId="77777777" w:rsidR="00455339" w:rsidRDefault="00063759" w:rsidP="00D526CA">
            <w:pPr>
              <w:pStyle w:val="Reference"/>
            </w:pPr>
            <w:r>
              <w:t>Part 3: 2D</w:t>
            </w:r>
          </w:p>
        </w:tc>
      </w:tr>
      <w:tr w:rsidR="00455339" w14:paraId="2CC0A58E" w14:textId="77777777" w:rsidTr="0018009E">
        <w:tc>
          <w:tcPr>
            <w:tcW w:w="678" w:type="dxa"/>
          </w:tcPr>
          <w:p w14:paraId="3DAF0128" w14:textId="77777777" w:rsidR="00455339" w:rsidRDefault="00455339" w:rsidP="003A6279">
            <w:r>
              <w:t>5.2.6</w:t>
            </w:r>
          </w:p>
        </w:tc>
        <w:tc>
          <w:tcPr>
            <w:tcW w:w="8227" w:type="dxa"/>
          </w:tcPr>
          <w:p w14:paraId="7DCC3C43" w14:textId="77777777" w:rsidR="00455339" w:rsidRDefault="00455339" w:rsidP="00D526CA">
            <w:pPr>
              <w:pStyle w:val="Bullet1"/>
            </w:pPr>
            <w:r>
              <w:t>Format 3D models</w:t>
            </w:r>
          </w:p>
        </w:tc>
        <w:tc>
          <w:tcPr>
            <w:tcW w:w="1885" w:type="dxa"/>
          </w:tcPr>
          <w:p w14:paraId="1F30C34A" w14:textId="77777777" w:rsidR="00455339" w:rsidRDefault="00063759" w:rsidP="00D526CA">
            <w:pPr>
              <w:pStyle w:val="Reference"/>
            </w:pPr>
            <w:r>
              <w:t>Part 1: 6B</w:t>
            </w:r>
          </w:p>
        </w:tc>
      </w:tr>
      <w:tr w:rsidR="00455339" w14:paraId="17360B6B" w14:textId="77777777" w:rsidTr="0018009E">
        <w:tc>
          <w:tcPr>
            <w:tcW w:w="678" w:type="dxa"/>
          </w:tcPr>
          <w:p w14:paraId="759C10D9" w14:textId="77777777" w:rsidR="00455339" w:rsidRDefault="00455339" w:rsidP="00455339">
            <w:pPr>
              <w:pStyle w:val="Objective"/>
            </w:pPr>
            <w:r>
              <w:t>5.3</w:t>
            </w:r>
          </w:p>
        </w:tc>
        <w:tc>
          <w:tcPr>
            <w:tcW w:w="8227" w:type="dxa"/>
          </w:tcPr>
          <w:p w14:paraId="7F3F53FB" w14:textId="77777777" w:rsidR="00455339" w:rsidRDefault="00455339" w:rsidP="00455339">
            <w:pPr>
              <w:pStyle w:val="Objective"/>
            </w:pPr>
            <w:r>
              <w:t>Add text to graphic elements</w:t>
            </w:r>
          </w:p>
        </w:tc>
        <w:tc>
          <w:tcPr>
            <w:tcW w:w="1885" w:type="dxa"/>
          </w:tcPr>
          <w:p w14:paraId="3B85CDD4" w14:textId="77777777" w:rsidR="00455339" w:rsidRDefault="00455339" w:rsidP="00D526CA">
            <w:pPr>
              <w:pStyle w:val="Reference"/>
            </w:pPr>
          </w:p>
        </w:tc>
      </w:tr>
      <w:tr w:rsidR="00455339" w14:paraId="7BAB3E3C" w14:textId="77777777" w:rsidTr="0018009E">
        <w:tc>
          <w:tcPr>
            <w:tcW w:w="678" w:type="dxa"/>
          </w:tcPr>
          <w:p w14:paraId="0F60D3B4" w14:textId="77777777" w:rsidR="00455339" w:rsidRDefault="00455339" w:rsidP="00455339">
            <w:r>
              <w:t>5.3.1</w:t>
            </w:r>
          </w:p>
        </w:tc>
        <w:tc>
          <w:tcPr>
            <w:tcW w:w="8227" w:type="dxa"/>
          </w:tcPr>
          <w:p w14:paraId="10A64CFA" w14:textId="77777777" w:rsidR="00455339" w:rsidRDefault="00455339" w:rsidP="00455339">
            <w:pPr>
              <w:pStyle w:val="Bullet1"/>
            </w:pPr>
            <w:r>
              <w:t>Add and modify text in text boxes</w:t>
            </w:r>
          </w:p>
        </w:tc>
        <w:tc>
          <w:tcPr>
            <w:tcW w:w="1885" w:type="dxa"/>
          </w:tcPr>
          <w:p w14:paraId="56E3C938" w14:textId="77777777" w:rsidR="00455339" w:rsidRDefault="0019291C" w:rsidP="00D526CA">
            <w:pPr>
              <w:pStyle w:val="Reference"/>
            </w:pPr>
            <w:r>
              <w:t>Part 3: 2A</w:t>
            </w:r>
          </w:p>
        </w:tc>
      </w:tr>
      <w:tr w:rsidR="00455339" w14:paraId="2F196AAA" w14:textId="77777777" w:rsidTr="0018009E">
        <w:tc>
          <w:tcPr>
            <w:tcW w:w="678" w:type="dxa"/>
          </w:tcPr>
          <w:p w14:paraId="737F7C47" w14:textId="77777777" w:rsidR="00455339" w:rsidRDefault="00455339" w:rsidP="00455339">
            <w:r>
              <w:t>5.3.2</w:t>
            </w:r>
          </w:p>
        </w:tc>
        <w:tc>
          <w:tcPr>
            <w:tcW w:w="8227" w:type="dxa"/>
          </w:tcPr>
          <w:p w14:paraId="7CCFB2FD" w14:textId="77777777" w:rsidR="00455339" w:rsidRDefault="00455339" w:rsidP="00455339">
            <w:pPr>
              <w:pStyle w:val="Bullet1"/>
            </w:pPr>
            <w:r>
              <w:t>Add and modify text in shapes</w:t>
            </w:r>
          </w:p>
        </w:tc>
        <w:tc>
          <w:tcPr>
            <w:tcW w:w="1885" w:type="dxa"/>
          </w:tcPr>
          <w:p w14:paraId="47129636" w14:textId="77777777" w:rsidR="00455339" w:rsidRDefault="0019291C" w:rsidP="00D526CA">
            <w:pPr>
              <w:pStyle w:val="Reference"/>
            </w:pPr>
            <w:r>
              <w:t>Part 3: 2C</w:t>
            </w:r>
          </w:p>
        </w:tc>
      </w:tr>
      <w:tr w:rsidR="00455339" w14:paraId="48DD688C" w14:textId="77777777" w:rsidTr="0018009E">
        <w:tc>
          <w:tcPr>
            <w:tcW w:w="678" w:type="dxa"/>
          </w:tcPr>
          <w:p w14:paraId="7D1DB573" w14:textId="77777777" w:rsidR="00455339" w:rsidRDefault="00455339" w:rsidP="00455339">
            <w:r>
              <w:t>5.3.3</w:t>
            </w:r>
          </w:p>
        </w:tc>
        <w:tc>
          <w:tcPr>
            <w:tcW w:w="8227" w:type="dxa"/>
          </w:tcPr>
          <w:p w14:paraId="77C6F7BB" w14:textId="77777777" w:rsidR="00455339" w:rsidRDefault="00455339" w:rsidP="00455339">
            <w:pPr>
              <w:pStyle w:val="Bullet1"/>
            </w:pPr>
            <w:r>
              <w:t>Add and modify SmartArt graphic content</w:t>
            </w:r>
          </w:p>
        </w:tc>
        <w:tc>
          <w:tcPr>
            <w:tcW w:w="1885" w:type="dxa"/>
          </w:tcPr>
          <w:p w14:paraId="271AC3FC" w14:textId="77777777" w:rsidR="00455339" w:rsidRDefault="00543088" w:rsidP="00D526CA">
            <w:pPr>
              <w:pStyle w:val="Reference"/>
            </w:pPr>
            <w:r>
              <w:t>Part 3: 2D</w:t>
            </w:r>
          </w:p>
        </w:tc>
      </w:tr>
      <w:tr w:rsidR="00455339" w14:paraId="25921C18" w14:textId="77777777" w:rsidTr="0018009E">
        <w:tc>
          <w:tcPr>
            <w:tcW w:w="678" w:type="dxa"/>
          </w:tcPr>
          <w:p w14:paraId="7100A011" w14:textId="77777777" w:rsidR="00455339" w:rsidRDefault="00455339" w:rsidP="00455339">
            <w:pPr>
              <w:pStyle w:val="Objective"/>
            </w:pPr>
            <w:r>
              <w:t>5.4</w:t>
            </w:r>
          </w:p>
        </w:tc>
        <w:tc>
          <w:tcPr>
            <w:tcW w:w="8227" w:type="dxa"/>
          </w:tcPr>
          <w:p w14:paraId="4009AAE1" w14:textId="77777777" w:rsidR="00455339" w:rsidRDefault="00455339" w:rsidP="00455339">
            <w:pPr>
              <w:pStyle w:val="Objective"/>
            </w:pPr>
            <w:r>
              <w:t>Modify graphic elements</w:t>
            </w:r>
          </w:p>
        </w:tc>
        <w:tc>
          <w:tcPr>
            <w:tcW w:w="1885" w:type="dxa"/>
          </w:tcPr>
          <w:p w14:paraId="4DED5992" w14:textId="77777777" w:rsidR="00455339" w:rsidRDefault="00455339" w:rsidP="00D526CA">
            <w:pPr>
              <w:pStyle w:val="Reference"/>
            </w:pPr>
          </w:p>
        </w:tc>
      </w:tr>
      <w:tr w:rsidR="00455339" w14:paraId="4DFFED89" w14:textId="77777777" w:rsidTr="0018009E">
        <w:tc>
          <w:tcPr>
            <w:tcW w:w="678" w:type="dxa"/>
          </w:tcPr>
          <w:p w14:paraId="714C8754" w14:textId="77777777" w:rsidR="00455339" w:rsidRDefault="00455339" w:rsidP="00455339">
            <w:r>
              <w:t>5.4.1</w:t>
            </w:r>
          </w:p>
        </w:tc>
        <w:tc>
          <w:tcPr>
            <w:tcW w:w="8227" w:type="dxa"/>
          </w:tcPr>
          <w:p w14:paraId="1FF08DB7" w14:textId="77777777" w:rsidR="00455339" w:rsidRDefault="00455339" w:rsidP="00455339">
            <w:pPr>
              <w:pStyle w:val="Bullet1"/>
            </w:pPr>
            <w:r>
              <w:t>Position objects</w:t>
            </w:r>
          </w:p>
        </w:tc>
        <w:tc>
          <w:tcPr>
            <w:tcW w:w="1885" w:type="dxa"/>
          </w:tcPr>
          <w:p w14:paraId="6A79640B" w14:textId="77777777" w:rsidR="00455339" w:rsidRDefault="00803481" w:rsidP="00D526CA">
            <w:pPr>
              <w:pStyle w:val="Reference"/>
            </w:pPr>
            <w:r>
              <w:t>Part 1: 6B</w:t>
            </w:r>
          </w:p>
        </w:tc>
      </w:tr>
      <w:tr w:rsidR="00455339" w14:paraId="13ABEA0D" w14:textId="77777777" w:rsidTr="0018009E">
        <w:tc>
          <w:tcPr>
            <w:tcW w:w="678" w:type="dxa"/>
          </w:tcPr>
          <w:p w14:paraId="6E487E0E" w14:textId="77777777" w:rsidR="00455339" w:rsidRDefault="00455339" w:rsidP="00455339">
            <w:r>
              <w:t>5.4.2</w:t>
            </w:r>
          </w:p>
        </w:tc>
        <w:tc>
          <w:tcPr>
            <w:tcW w:w="8227" w:type="dxa"/>
          </w:tcPr>
          <w:p w14:paraId="6E18BE64" w14:textId="77777777" w:rsidR="00455339" w:rsidRDefault="00455339" w:rsidP="00455339">
            <w:pPr>
              <w:pStyle w:val="Bullet1"/>
            </w:pPr>
            <w:r>
              <w:t>Wrap text around objects</w:t>
            </w:r>
          </w:p>
        </w:tc>
        <w:tc>
          <w:tcPr>
            <w:tcW w:w="1885" w:type="dxa"/>
          </w:tcPr>
          <w:p w14:paraId="464D0454" w14:textId="77777777" w:rsidR="00455339" w:rsidRDefault="00803481" w:rsidP="00D526CA">
            <w:pPr>
              <w:pStyle w:val="Reference"/>
            </w:pPr>
            <w:r>
              <w:t>Part 3: 1A</w:t>
            </w:r>
          </w:p>
        </w:tc>
      </w:tr>
      <w:tr w:rsidR="00455339" w14:paraId="112A4A0A" w14:textId="77777777" w:rsidTr="0018009E">
        <w:tc>
          <w:tcPr>
            <w:tcW w:w="678" w:type="dxa"/>
          </w:tcPr>
          <w:p w14:paraId="453EBEE7" w14:textId="77777777" w:rsidR="00455339" w:rsidRDefault="00455339" w:rsidP="00455339">
            <w:r>
              <w:t>5.4.3</w:t>
            </w:r>
          </w:p>
        </w:tc>
        <w:tc>
          <w:tcPr>
            <w:tcW w:w="8227" w:type="dxa"/>
          </w:tcPr>
          <w:p w14:paraId="132E7704" w14:textId="77777777" w:rsidR="00455339" w:rsidRDefault="00455339" w:rsidP="00455339">
            <w:pPr>
              <w:pStyle w:val="Bullet1"/>
            </w:pPr>
            <w:r>
              <w:t>Add alternative text to objects for accessibility</w:t>
            </w:r>
          </w:p>
        </w:tc>
        <w:tc>
          <w:tcPr>
            <w:tcW w:w="1885" w:type="dxa"/>
          </w:tcPr>
          <w:p w14:paraId="789898C9" w14:textId="77777777" w:rsidR="00455339" w:rsidRDefault="00803481" w:rsidP="00D526CA">
            <w:pPr>
              <w:pStyle w:val="Reference"/>
            </w:pPr>
            <w:r>
              <w:t>Part 1: 8C</w:t>
            </w:r>
          </w:p>
        </w:tc>
      </w:tr>
    </w:tbl>
    <w:p w14:paraId="1E670E38" w14:textId="77777777" w:rsidR="007E6F4A" w:rsidRDefault="007E6F4A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5BB0488E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729930BD" w14:textId="77777777" w:rsidR="007E6F4A" w:rsidRPr="00B32BC9" w:rsidRDefault="007E6F4A" w:rsidP="003A6279">
            <w:pPr>
              <w:pStyle w:val="Domain"/>
            </w:pPr>
            <w:r>
              <w:t>6.0</w:t>
            </w:r>
          </w:p>
        </w:tc>
        <w:tc>
          <w:tcPr>
            <w:tcW w:w="8227" w:type="dxa"/>
            <w:shd w:val="clear" w:color="auto" w:fill="009DDC"/>
          </w:tcPr>
          <w:p w14:paraId="79EFBDEA" w14:textId="77777777" w:rsidR="007E6F4A" w:rsidRPr="00B32BC9" w:rsidRDefault="00455339" w:rsidP="0069044A">
            <w:pPr>
              <w:pStyle w:val="Domain"/>
            </w:pPr>
            <w:r>
              <w:t>Manage Document Collaboration</w:t>
            </w:r>
          </w:p>
        </w:tc>
        <w:tc>
          <w:tcPr>
            <w:tcW w:w="1885" w:type="dxa"/>
            <w:shd w:val="clear" w:color="auto" w:fill="009DDC"/>
          </w:tcPr>
          <w:p w14:paraId="7D55B290" w14:textId="77777777" w:rsidR="007E6F4A" w:rsidRPr="00B32BC9" w:rsidRDefault="007E6F4A" w:rsidP="00EC6EA9">
            <w:pPr>
              <w:pStyle w:val="CoveredIn"/>
            </w:pPr>
            <w:r w:rsidRPr="00B32BC9">
              <w:t>Covered In</w:t>
            </w:r>
          </w:p>
        </w:tc>
      </w:tr>
      <w:tr w:rsidR="007E6F4A" w14:paraId="525B801C" w14:textId="77777777" w:rsidTr="0018009E">
        <w:tc>
          <w:tcPr>
            <w:tcW w:w="678" w:type="dxa"/>
          </w:tcPr>
          <w:p w14:paraId="14DC4E60" w14:textId="77777777" w:rsidR="007E6F4A" w:rsidRPr="00B32BC9" w:rsidRDefault="00455339" w:rsidP="003A6279">
            <w:pPr>
              <w:pStyle w:val="Objective"/>
            </w:pPr>
            <w:r>
              <w:t>6</w:t>
            </w:r>
            <w:r w:rsidR="007E6F4A">
              <w:t>.1</w:t>
            </w:r>
          </w:p>
        </w:tc>
        <w:tc>
          <w:tcPr>
            <w:tcW w:w="8227" w:type="dxa"/>
          </w:tcPr>
          <w:p w14:paraId="62B763BB" w14:textId="77777777" w:rsidR="007E6F4A" w:rsidRPr="00B32BC9" w:rsidRDefault="00455339" w:rsidP="00EC6EA9">
            <w:pPr>
              <w:pStyle w:val="Objective"/>
            </w:pPr>
            <w:r>
              <w:t>Add and manage comments</w:t>
            </w:r>
          </w:p>
        </w:tc>
        <w:tc>
          <w:tcPr>
            <w:tcW w:w="1885" w:type="dxa"/>
          </w:tcPr>
          <w:p w14:paraId="3079F93E" w14:textId="77777777" w:rsidR="007E6F4A" w:rsidRDefault="007E6F4A" w:rsidP="00AE222F">
            <w:pPr>
              <w:pStyle w:val="Reference"/>
            </w:pPr>
          </w:p>
        </w:tc>
      </w:tr>
      <w:tr w:rsidR="007E6F4A" w14:paraId="10356B46" w14:textId="77777777" w:rsidTr="0018009E">
        <w:tc>
          <w:tcPr>
            <w:tcW w:w="678" w:type="dxa"/>
          </w:tcPr>
          <w:p w14:paraId="1B4EA20B" w14:textId="77777777" w:rsidR="007E6F4A" w:rsidRDefault="00455339" w:rsidP="003A6279">
            <w:r>
              <w:t>6.1.1</w:t>
            </w:r>
          </w:p>
        </w:tc>
        <w:tc>
          <w:tcPr>
            <w:tcW w:w="8227" w:type="dxa"/>
          </w:tcPr>
          <w:p w14:paraId="32AB3ABE" w14:textId="77777777" w:rsidR="007E6F4A" w:rsidRDefault="00455339" w:rsidP="00EC6EA9">
            <w:pPr>
              <w:pStyle w:val="Bullet1"/>
            </w:pPr>
            <w:r>
              <w:t>Add comments</w:t>
            </w:r>
          </w:p>
        </w:tc>
        <w:tc>
          <w:tcPr>
            <w:tcW w:w="1885" w:type="dxa"/>
          </w:tcPr>
          <w:p w14:paraId="6DF94E15" w14:textId="77777777" w:rsidR="007E6F4A" w:rsidRDefault="00142BF1" w:rsidP="00AE222F">
            <w:pPr>
              <w:pStyle w:val="Reference"/>
            </w:pPr>
            <w:r>
              <w:t>Part 3: 3B</w:t>
            </w:r>
          </w:p>
        </w:tc>
      </w:tr>
      <w:tr w:rsidR="007E6F4A" w14:paraId="0BB58E32" w14:textId="77777777" w:rsidTr="0018009E">
        <w:tc>
          <w:tcPr>
            <w:tcW w:w="678" w:type="dxa"/>
          </w:tcPr>
          <w:p w14:paraId="6C6128C7" w14:textId="77777777" w:rsidR="007E6F4A" w:rsidRDefault="00455339" w:rsidP="003A6279">
            <w:r>
              <w:t>6.1.2</w:t>
            </w:r>
          </w:p>
        </w:tc>
        <w:tc>
          <w:tcPr>
            <w:tcW w:w="8227" w:type="dxa"/>
          </w:tcPr>
          <w:p w14:paraId="66665E04" w14:textId="77777777" w:rsidR="007E6F4A" w:rsidRDefault="00455339" w:rsidP="00455339">
            <w:pPr>
              <w:pStyle w:val="Bullet1"/>
            </w:pPr>
            <w:r>
              <w:t>Review and reply to comments</w:t>
            </w:r>
          </w:p>
        </w:tc>
        <w:tc>
          <w:tcPr>
            <w:tcW w:w="1885" w:type="dxa"/>
          </w:tcPr>
          <w:p w14:paraId="0031A5E2" w14:textId="77777777" w:rsidR="007E6F4A" w:rsidRDefault="00142BF1" w:rsidP="00AE222F">
            <w:pPr>
              <w:pStyle w:val="Reference"/>
            </w:pPr>
            <w:r>
              <w:t>Part 3: 3B</w:t>
            </w:r>
          </w:p>
        </w:tc>
      </w:tr>
      <w:tr w:rsidR="007E6F4A" w14:paraId="5DF5658A" w14:textId="77777777" w:rsidTr="0018009E">
        <w:tc>
          <w:tcPr>
            <w:tcW w:w="678" w:type="dxa"/>
          </w:tcPr>
          <w:p w14:paraId="4F1CC565" w14:textId="77777777" w:rsidR="007E6F4A" w:rsidRDefault="00455339" w:rsidP="003A6279">
            <w:r>
              <w:t>6.1.3</w:t>
            </w:r>
          </w:p>
        </w:tc>
        <w:tc>
          <w:tcPr>
            <w:tcW w:w="8227" w:type="dxa"/>
          </w:tcPr>
          <w:p w14:paraId="1DCD8282" w14:textId="77777777" w:rsidR="007E6F4A" w:rsidRDefault="00455339" w:rsidP="00455339">
            <w:pPr>
              <w:pStyle w:val="Bullet1"/>
            </w:pPr>
            <w:r>
              <w:t>Resolve comments</w:t>
            </w:r>
          </w:p>
        </w:tc>
        <w:tc>
          <w:tcPr>
            <w:tcW w:w="1885" w:type="dxa"/>
          </w:tcPr>
          <w:p w14:paraId="70148313" w14:textId="77777777" w:rsidR="007E6F4A" w:rsidRDefault="00142BF1" w:rsidP="00AE222F">
            <w:pPr>
              <w:pStyle w:val="Reference"/>
            </w:pPr>
            <w:r>
              <w:t>Part 3: 3B</w:t>
            </w:r>
          </w:p>
        </w:tc>
      </w:tr>
      <w:tr w:rsidR="007E6F4A" w14:paraId="0EB1B31F" w14:textId="77777777" w:rsidTr="0018009E">
        <w:tc>
          <w:tcPr>
            <w:tcW w:w="678" w:type="dxa"/>
          </w:tcPr>
          <w:p w14:paraId="2A453FDE" w14:textId="77777777" w:rsidR="007E6F4A" w:rsidRDefault="00455339" w:rsidP="003A6279">
            <w:r>
              <w:t>6.1.4</w:t>
            </w:r>
          </w:p>
        </w:tc>
        <w:tc>
          <w:tcPr>
            <w:tcW w:w="8227" w:type="dxa"/>
          </w:tcPr>
          <w:p w14:paraId="3DAFEE3B" w14:textId="77777777" w:rsidR="007E6F4A" w:rsidRDefault="00455339" w:rsidP="00455339">
            <w:pPr>
              <w:pStyle w:val="Bullet1"/>
            </w:pPr>
            <w:r>
              <w:t>Delete comments</w:t>
            </w:r>
          </w:p>
        </w:tc>
        <w:tc>
          <w:tcPr>
            <w:tcW w:w="1885" w:type="dxa"/>
          </w:tcPr>
          <w:p w14:paraId="21532B52" w14:textId="77777777" w:rsidR="007E6F4A" w:rsidRDefault="00142BF1" w:rsidP="00AE222F">
            <w:pPr>
              <w:pStyle w:val="Reference"/>
            </w:pPr>
            <w:r>
              <w:t>Part 3: 3B</w:t>
            </w:r>
          </w:p>
        </w:tc>
      </w:tr>
      <w:tr w:rsidR="007E6F4A" w14:paraId="0554D5C3" w14:textId="77777777" w:rsidTr="0018009E">
        <w:tc>
          <w:tcPr>
            <w:tcW w:w="678" w:type="dxa"/>
          </w:tcPr>
          <w:p w14:paraId="523166EE" w14:textId="77777777" w:rsidR="007E6F4A" w:rsidRDefault="00455339" w:rsidP="0018009E">
            <w:pPr>
              <w:pStyle w:val="Objective"/>
            </w:pPr>
            <w:r>
              <w:t>6</w:t>
            </w:r>
            <w:r w:rsidR="007E6F4A">
              <w:t>.2</w:t>
            </w:r>
          </w:p>
        </w:tc>
        <w:tc>
          <w:tcPr>
            <w:tcW w:w="8227" w:type="dxa"/>
          </w:tcPr>
          <w:p w14:paraId="4C469AEB" w14:textId="77777777" w:rsidR="007E6F4A" w:rsidRDefault="00455339" w:rsidP="0018009E">
            <w:pPr>
              <w:pStyle w:val="Objective"/>
            </w:pPr>
            <w:r>
              <w:t>Manage change tracking</w:t>
            </w:r>
          </w:p>
        </w:tc>
        <w:tc>
          <w:tcPr>
            <w:tcW w:w="1885" w:type="dxa"/>
          </w:tcPr>
          <w:p w14:paraId="4BB1F6C6" w14:textId="77777777" w:rsidR="007E6F4A" w:rsidRDefault="007E6F4A" w:rsidP="00D526CA">
            <w:pPr>
              <w:pStyle w:val="Reference"/>
            </w:pPr>
          </w:p>
        </w:tc>
      </w:tr>
      <w:tr w:rsidR="007E6F4A" w14:paraId="1DE9339B" w14:textId="77777777" w:rsidTr="0018009E">
        <w:tc>
          <w:tcPr>
            <w:tcW w:w="678" w:type="dxa"/>
          </w:tcPr>
          <w:p w14:paraId="2299466D" w14:textId="77777777" w:rsidR="007E6F4A" w:rsidRDefault="00455339" w:rsidP="003A6279">
            <w:r>
              <w:t>6.2.1</w:t>
            </w:r>
          </w:p>
        </w:tc>
        <w:tc>
          <w:tcPr>
            <w:tcW w:w="8227" w:type="dxa"/>
          </w:tcPr>
          <w:p w14:paraId="6D2F79FE" w14:textId="77777777" w:rsidR="007E6F4A" w:rsidRDefault="00455339" w:rsidP="00D526CA">
            <w:pPr>
              <w:pStyle w:val="Bullet1"/>
            </w:pPr>
            <w:r>
              <w:t>Track changes</w:t>
            </w:r>
          </w:p>
        </w:tc>
        <w:tc>
          <w:tcPr>
            <w:tcW w:w="1885" w:type="dxa"/>
          </w:tcPr>
          <w:p w14:paraId="51680088" w14:textId="77777777" w:rsidR="007E6F4A" w:rsidRDefault="00F63FE3" w:rsidP="00D526CA">
            <w:pPr>
              <w:pStyle w:val="Reference"/>
            </w:pPr>
            <w:r>
              <w:t>Part 3: 3B</w:t>
            </w:r>
          </w:p>
        </w:tc>
      </w:tr>
      <w:tr w:rsidR="007E6F4A" w14:paraId="2DDE367F" w14:textId="77777777" w:rsidTr="0018009E">
        <w:tc>
          <w:tcPr>
            <w:tcW w:w="678" w:type="dxa"/>
          </w:tcPr>
          <w:p w14:paraId="166D7EC1" w14:textId="77777777" w:rsidR="007E6F4A" w:rsidRDefault="00455339" w:rsidP="003A6279">
            <w:r>
              <w:t>6.2.2</w:t>
            </w:r>
          </w:p>
        </w:tc>
        <w:tc>
          <w:tcPr>
            <w:tcW w:w="8227" w:type="dxa"/>
          </w:tcPr>
          <w:p w14:paraId="01A4637F" w14:textId="77777777" w:rsidR="007E6F4A" w:rsidRDefault="00455339" w:rsidP="00455339">
            <w:pPr>
              <w:pStyle w:val="Bullet1"/>
            </w:pPr>
            <w:r>
              <w:t>Review tracked changes</w:t>
            </w:r>
          </w:p>
        </w:tc>
        <w:tc>
          <w:tcPr>
            <w:tcW w:w="1885" w:type="dxa"/>
          </w:tcPr>
          <w:p w14:paraId="1A89A727" w14:textId="77777777" w:rsidR="007E6F4A" w:rsidRDefault="00F63FE3" w:rsidP="00D526CA">
            <w:pPr>
              <w:pStyle w:val="Reference"/>
            </w:pPr>
            <w:r>
              <w:t>Part 3: 3B, 3C</w:t>
            </w:r>
          </w:p>
        </w:tc>
      </w:tr>
      <w:tr w:rsidR="007E6F4A" w14:paraId="46DD26BA" w14:textId="77777777" w:rsidTr="0018009E">
        <w:tc>
          <w:tcPr>
            <w:tcW w:w="678" w:type="dxa"/>
          </w:tcPr>
          <w:p w14:paraId="40DD7560" w14:textId="77777777" w:rsidR="007E6F4A" w:rsidRDefault="00455339" w:rsidP="003A6279">
            <w:r>
              <w:t>6.2.3</w:t>
            </w:r>
          </w:p>
        </w:tc>
        <w:tc>
          <w:tcPr>
            <w:tcW w:w="8227" w:type="dxa"/>
          </w:tcPr>
          <w:p w14:paraId="0AECADCC" w14:textId="77777777" w:rsidR="007E6F4A" w:rsidRDefault="00455339" w:rsidP="00D526CA">
            <w:pPr>
              <w:pStyle w:val="Bullet1"/>
            </w:pPr>
            <w:r>
              <w:t>Accept and reject tracked changes</w:t>
            </w:r>
          </w:p>
        </w:tc>
        <w:tc>
          <w:tcPr>
            <w:tcW w:w="1885" w:type="dxa"/>
          </w:tcPr>
          <w:p w14:paraId="34D412AC" w14:textId="77777777" w:rsidR="007E6F4A" w:rsidRDefault="00F63FE3" w:rsidP="00D526CA">
            <w:pPr>
              <w:pStyle w:val="Reference"/>
            </w:pPr>
            <w:r>
              <w:t>Part 3: 3B, 3C</w:t>
            </w:r>
          </w:p>
        </w:tc>
      </w:tr>
      <w:tr w:rsidR="00455339" w14:paraId="74A2DFBF" w14:textId="77777777" w:rsidTr="0018009E">
        <w:tc>
          <w:tcPr>
            <w:tcW w:w="678" w:type="dxa"/>
          </w:tcPr>
          <w:p w14:paraId="2D238A09" w14:textId="77777777" w:rsidR="00455339" w:rsidRDefault="00455339" w:rsidP="003A6279">
            <w:r>
              <w:t>6.2.4</w:t>
            </w:r>
          </w:p>
        </w:tc>
        <w:tc>
          <w:tcPr>
            <w:tcW w:w="8227" w:type="dxa"/>
          </w:tcPr>
          <w:p w14:paraId="4773344A" w14:textId="77777777" w:rsidR="00455339" w:rsidRDefault="00455339" w:rsidP="00D526CA">
            <w:pPr>
              <w:pStyle w:val="Bullet1"/>
            </w:pPr>
            <w:r>
              <w:t>Lock and unlock change tracking</w:t>
            </w:r>
          </w:p>
        </w:tc>
        <w:tc>
          <w:tcPr>
            <w:tcW w:w="1885" w:type="dxa"/>
          </w:tcPr>
          <w:p w14:paraId="29A9DD7D" w14:textId="77777777" w:rsidR="00455339" w:rsidRDefault="00F63FE3" w:rsidP="00D526CA">
            <w:pPr>
              <w:pStyle w:val="Reference"/>
            </w:pPr>
            <w:r>
              <w:t>Part 3: 5B</w:t>
            </w:r>
          </w:p>
        </w:tc>
      </w:tr>
    </w:tbl>
    <w:p w14:paraId="276E8C56" w14:textId="77777777" w:rsidR="004C5C6B" w:rsidRPr="00EC6EA9" w:rsidRDefault="004C5C6B" w:rsidP="00EC6EA9"/>
    <w:sectPr w:rsidR="004C5C6B" w:rsidRPr="00EC6EA9" w:rsidSect="00F258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27D23"/>
    <w:multiLevelType w:val="hybridMultilevel"/>
    <w:tmpl w:val="CF5C73B4"/>
    <w:lvl w:ilvl="0" w:tplc="D130C12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8FA5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27B2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0438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C01F6">
      <w:start w:val="1"/>
      <w:numFmt w:val="bullet"/>
      <w:pStyle w:val="Bullet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7E"/>
    <w:rsid w:val="000369DD"/>
    <w:rsid w:val="00063759"/>
    <w:rsid w:val="000A04CA"/>
    <w:rsid w:val="00142BF1"/>
    <w:rsid w:val="001435DF"/>
    <w:rsid w:val="0018009E"/>
    <w:rsid w:val="0018199C"/>
    <w:rsid w:val="0019291C"/>
    <w:rsid w:val="00202D5D"/>
    <w:rsid w:val="0026237E"/>
    <w:rsid w:val="002C4C44"/>
    <w:rsid w:val="002D24F7"/>
    <w:rsid w:val="00330367"/>
    <w:rsid w:val="003A2E11"/>
    <w:rsid w:val="003A6279"/>
    <w:rsid w:val="003D6795"/>
    <w:rsid w:val="00414851"/>
    <w:rsid w:val="00434093"/>
    <w:rsid w:val="00455339"/>
    <w:rsid w:val="004A5270"/>
    <w:rsid w:val="004C5C6B"/>
    <w:rsid w:val="005103C9"/>
    <w:rsid w:val="00543088"/>
    <w:rsid w:val="005430CA"/>
    <w:rsid w:val="005541E5"/>
    <w:rsid w:val="005D77B5"/>
    <w:rsid w:val="0069044A"/>
    <w:rsid w:val="006C060F"/>
    <w:rsid w:val="00771D12"/>
    <w:rsid w:val="007D6132"/>
    <w:rsid w:val="007E6F4A"/>
    <w:rsid w:val="00803481"/>
    <w:rsid w:val="0082619D"/>
    <w:rsid w:val="008270DB"/>
    <w:rsid w:val="00835942"/>
    <w:rsid w:val="008B0D33"/>
    <w:rsid w:val="008B7EB9"/>
    <w:rsid w:val="00922F92"/>
    <w:rsid w:val="00961D65"/>
    <w:rsid w:val="009711C1"/>
    <w:rsid w:val="00A04F02"/>
    <w:rsid w:val="00A36686"/>
    <w:rsid w:val="00A76B76"/>
    <w:rsid w:val="00AE222F"/>
    <w:rsid w:val="00B32BC9"/>
    <w:rsid w:val="00BA5B9E"/>
    <w:rsid w:val="00BA6F22"/>
    <w:rsid w:val="00BE2B1B"/>
    <w:rsid w:val="00C13622"/>
    <w:rsid w:val="00C20A82"/>
    <w:rsid w:val="00C6132F"/>
    <w:rsid w:val="00C80BBD"/>
    <w:rsid w:val="00C9099D"/>
    <w:rsid w:val="00CB247F"/>
    <w:rsid w:val="00CC14A8"/>
    <w:rsid w:val="00CF24FD"/>
    <w:rsid w:val="00D3660E"/>
    <w:rsid w:val="00D4445B"/>
    <w:rsid w:val="00D526CA"/>
    <w:rsid w:val="00D66962"/>
    <w:rsid w:val="00DA6F80"/>
    <w:rsid w:val="00DB5363"/>
    <w:rsid w:val="00DE249E"/>
    <w:rsid w:val="00E463FE"/>
    <w:rsid w:val="00E65465"/>
    <w:rsid w:val="00E73F8C"/>
    <w:rsid w:val="00EA3231"/>
    <w:rsid w:val="00EC6EA9"/>
    <w:rsid w:val="00F17534"/>
    <w:rsid w:val="00F25822"/>
    <w:rsid w:val="00F26CE4"/>
    <w:rsid w:val="00F51FAF"/>
    <w:rsid w:val="00F63FE3"/>
    <w:rsid w:val="00FA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996A5"/>
  <w15:chartTrackingRefBased/>
  <w15:docId w15:val="{D01BDE79-E6EF-4C7D-8473-6ADEB67D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132"/>
  </w:style>
  <w:style w:type="paragraph" w:styleId="Heading1">
    <w:name w:val="heading 1"/>
    <w:basedOn w:val="Normal"/>
    <w:next w:val="Normal"/>
    <w:link w:val="Heading1Char"/>
    <w:uiPriority w:val="9"/>
    <w:qFormat/>
    <w:rsid w:val="001800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5822"/>
    <w:pPr>
      <w:ind w:left="720"/>
      <w:contextualSpacing/>
    </w:pPr>
  </w:style>
  <w:style w:type="paragraph" w:customStyle="1" w:styleId="Objective">
    <w:name w:val="Objective"/>
    <w:basedOn w:val="Normal"/>
    <w:qFormat/>
    <w:rsid w:val="00EC6EA9"/>
    <w:pPr>
      <w:spacing w:after="0" w:line="240" w:lineRule="auto"/>
    </w:pPr>
    <w:rPr>
      <w:b/>
      <w:sz w:val="26"/>
      <w:szCs w:val="26"/>
    </w:rPr>
  </w:style>
  <w:style w:type="paragraph" w:customStyle="1" w:styleId="Bullet1">
    <w:name w:val="Bullet1"/>
    <w:basedOn w:val="ListParagraph"/>
    <w:qFormat/>
    <w:rsid w:val="00EC6EA9"/>
    <w:pPr>
      <w:numPr>
        <w:numId w:val="1"/>
      </w:numPr>
      <w:spacing w:after="0" w:line="240" w:lineRule="auto"/>
    </w:pPr>
  </w:style>
  <w:style w:type="paragraph" w:customStyle="1" w:styleId="Bullet2">
    <w:name w:val="Bullet2"/>
    <w:basedOn w:val="ListParagraph"/>
    <w:qFormat/>
    <w:rsid w:val="00EC6EA9"/>
    <w:pPr>
      <w:numPr>
        <w:ilvl w:val="1"/>
        <w:numId w:val="1"/>
      </w:numPr>
      <w:spacing w:after="0" w:line="240" w:lineRule="auto"/>
    </w:pPr>
  </w:style>
  <w:style w:type="paragraph" w:customStyle="1" w:styleId="Bullet3">
    <w:name w:val="Bullet3"/>
    <w:basedOn w:val="ListParagraph"/>
    <w:link w:val="Bullet3Char"/>
    <w:qFormat/>
    <w:rsid w:val="00EC6EA9"/>
    <w:pPr>
      <w:numPr>
        <w:ilvl w:val="2"/>
        <w:numId w:val="1"/>
      </w:numPr>
      <w:spacing w:after="0" w:line="240" w:lineRule="auto"/>
    </w:pPr>
  </w:style>
  <w:style w:type="paragraph" w:customStyle="1" w:styleId="Bullet4">
    <w:name w:val="Bullet4"/>
    <w:basedOn w:val="Bullet3"/>
    <w:qFormat/>
    <w:rsid w:val="00EC6EA9"/>
    <w:pPr>
      <w:numPr>
        <w:ilvl w:val="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C6EA9"/>
  </w:style>
  <w:style w:type="character" w:customStyle="1" w:styleId="Bullet3Char">
    <w:name w:val="Bullet3 Char"/>
    <w:basedOn w:val="ListParagraphChar"/>
    <w:link w:val="Bullet3"/>
    <w:rsid w:val="00EC6EA9"/>
  </w:style>
  <w:style w:type="paragraph" w:customStyle="1" w:styleId="Domain">
    <w:name w:val="Domain"/>
    <w:basedOn w:val="Normal"/>
    <w:qFormat/>
    <w:rsid w:val="0069044A"/>
    <w:pPr>
      <w:spacing w:after="0" w:line="240" w:lineRule="auto"/>
    </w:pPr>
    <w:rPr>
      <w:b/>
      <w:color w:val="FFFFFF" w:themeColor="background1"/>
      <w:sz w:val="36"/>
    </w:rPr>
  </w:style>
  <w:style w:type="paragraph" w:customStyle="1" w:styleId="CoveredIn">
    <w:name w:val="CoveredIn"/>
    <w:basedOn w:val="Normal"/>
    <w:qFormat/>
    <w:rsid w:val="0069044A"/>
    <w:pPr>
      <w:spacing w:after="0" w:line="240" w:lineRule="auto"/>
      <w:jc w:val="center"/>
    </w:pPr>
    <w:rPr>
      <w:b/>
      <w:color w:val="FFFFFF" w:themeColor="background1"/>
      <w:sz w:val="36"/>
    </w:rPr>
  </w:style>
  <w:style w:type="paragraph" w:customStyle="1" w:styleId="Reference">
    <w:name w:val="Reference"/>
    <w:basedOn w:val="Normal"/>
    <w:qFormat/>
    <w:rsid w:val="008270DB"/>
    <w:pPr>
      <w:spacing w:after="0" w:line="240" w:lineRule="auto"/>
    </w:pPr>
  </w:style>
  <w:style w:type="paragraph" w:customStyle="1" w:styleId="Intro">
    <w:name w:val="Intro"/>
    <w:basedOn w:val="Normal"/>
    <w:qFormat/>
    <w:rsid w:val="00FA21A6"/>
  </w:style>
  <w:style w:type="paragraph" w:customStyle="1" w:styleId="Bullet5">
    <w:name w:val="Bullet5"/>
    <w:basedOn w:val="Bullet4"/>
    <w:qFormat/>
    <w:rsid w:val="00D526CA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800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appingTitle">
    <w:name w:val="MappingTitle"/>
    <w:basedOn w:val="Heading1"/>
    <w:qFormat/>
    <w:rsid w:val="007D6132"/>
    <w:rPr>
      <w:color w:val="009DD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nufryk\Desktop\Exam_Objectives_Mapp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E4B4F-D05E-4AC7-8D4A-5D8179E0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Exam_Objectives_Mapping</Template>
  <TotalTime>93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Nufryk</dc:creator>
  <cp:keywords/>
  <dc:description/>
  <cp:lastModifiedBy>Deepak Bhatewda</cp:lastModifiedBy>
  <cp:revision>38</cp:revision>
  <cp:lastPrinted>2017-06-15T18:50:00Z</cp:lastPrinted>
  <dcterms:created xsi:type="dcterms:W3CDTF">2019-05-13T19:45:00Z</dcterms:created>
  <dcterms:modified xsi:type="dcterms:W3CDTF">2021-08-26T15:06:00Z</dcterms:modified>
</cp:coreProperties>
</file>